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CF131" w14:textId="69825443" w:rsidR="00B92F93" w:rsidRPr="004374D1" w:rsidRDefault="00BB4775" w:rsidP="00B418C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PRIJAVA KADRA IN MERILO</w:t>
      </w:r>
    </w:p>
    <w:p w14:paraId="0F04D7D8" w14:textId="0208AC08" w:rsidR="00152858" w:rsidRDefault="00152858" w:rsidP="00CC409F">
      <w:pPr>
        <w:rPr>
          <w:bCs/>
          <w:sz w:val="20"/>
          <w:szCs w:val="20"/>
        </w:rPr>
      </w:pPr>
    </w:p>
    <w:p w14:paraId="19EE0B5F" w14:textId="77777777" w:rsidR="00724429" w:rsidRPr="004374D1" w:rsidRDefault="00724429" w:rsidP="00724429">
      <w:pPr>
        <w:jc w:val="both"/>
        <w:rPr>
          <w:sz w:val="20"/>
          <w:szCs w:val="20"/>
        </w:rPr>
      </w:pPr>
      <w:r w:rsidRPr="003D3C20">
        <w:rPr>
          <w:sz w:val="20"/>
          <w:szCs w:val="20"/>
        </w:rPr>
        <w:t>Pod kazensko in materialno odgovornostjo izjavljamo, da so vsi, v tem obrazcu navedeni podatki, resnični.</w:t>
      </w:r>
    </w:p>
    <w:p w14:paraId="462BD097" w14:textId="77777777" w:rsidR="00724429" w:rsidRPr="000171BF" w:rsidRDefault="00724429" w:rsidP="00CC409F">
      <w:pPr>
        <w:rPr>
          <w:bCs/>
          <w:sz w:val="20"/>
          <w:szCs w:val="20"/>
        </w:rPr>
      </w:pPr>
    </w:p>
    <w:p w14:paraId="7277854C" w14:textId="0C7D851F" w:rsidR="00371E09" w:rsidRDefault="00371E09" w:rsidP="00CC409F">
      <w:pPr>
        <w:rPr>
          <w:b/>
          <w:sz w:val="20"/>
          <w:szCs w:val="20"/>
        </w:rPr>
      </w:pPr>
      <w:r>
        <w:rPr>
          <w:b/>
          <w:sz w:val="20"/>
          <w:szCs w:val="20"/>
        </w:rPr>
        <w:t>PRIJAVA KADRA</w:t>
      </w:r>
    </w:p>
    <w:p w14:paraId="40ACB3EB" w14:textId="77777777" w:rsidR="00371E09" w:rsidRPr="000171BF" w:rsidRDefault="00371E09" w:rsidP="00CC409F">
      <w:pPr>
        <w:rPr>
          <w:bCs/>
          <w:sz w:val="20"/>
          <w:szCs w:val="20"/>
        </w:rPr>
      </w:pPr>
    </w:p>
    <w:p w14:paraId="3AD37548" w14:textId="6FB848C4" w:rsidR="00EC4F8D" w:rsidRPr="00556FD4" w:rsidRDefault="00556FD4" w:rsidP="00C07335">
      <w:p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/</w:t>
      </w:r>
      <w:r w:rsidR="005878D7" w:rsidRPr="00556FD4">
        <w:rPr>
          <w:i/>
          <w:iCs/>
          <w:sz w:val="20"/>
          <w:szCs w:val="20"/>
        </w:rPr>
        <w:t>Ponudnik</w:t>
      </w:r>
      <w:r w:rsidR="00C07335" w:rsidRPr="00556FD4">
        <w:rPr>
          <w:i/>
          <w:iCs/>
          <w:sz w:val="20"/>
          <w:szCs w:val="20"/>
        </w:rPr>
        <w:t xml:space="preserve"> </w:t>
      </w:r>
      <w:r w:rsidR="00EC4F8D" w:rsidRPr="00556FD4">
        <w:rPr>
          <w:i/>
          <w:iCs/>
          <w:sz w:val="20"/>
          <w:szCs w:val="20"/>
        </w:rPr>
        <w:t>v skladu s točko 9</w:t>
      </w:r>
      <w:r w:rsidR="00C2408E" w:rsidRPr="00556FD4">
        <w:rPr>
          <w:i/>
          <w:iCs/>
          <w:sz w:val="20"/>
          <w:szCs w:val="20"/>
        </w:rPr>
        <w:t>.3</w:t>
      </w:r>
      <w:r w:rsidR="00EC4F8D" w:rsidRPr="00556FD4">
        <w:rPr>
          <w:i/>
          <w:iCs/>
          <w:sz w:val="20"/>
          <w:szCs w:val="20"/>
        </w:rPr>
        <w:t xml:space="preserve"> navodil vpiše zahtevane podatke za vsak prijavljen kader.</w:t>
      </w:r>
      <w:r>
        <w:rPr>
          <w:i/>
          <w:iCs/>
          <w:sz w:val="20"/>
          <w:szCs w:val="20"/>
        </w:rPr>
        <w:t>/</w:t>
      </w:r>
    </w:p>
    <w:p w14:paraId="5D472DFC" w14:textId="77777777" w:rsidR="000C3E84" w:rsidRDefault="000C3E84" w:rsidP="000C3E8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AA0C79" w:rsidRPr="0028614F" w14:paraId="4BA5D5DA" w14:textId="77777777" w:rsidTr="00043782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B6AC4EA" w14:textId="77777777" w:rsidR="00AA0C79" w:rsidRPr="0028614F" w:rsidRDefault="00AA0C79" w:rsidP="00043782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0A11102A" w14:textId="77777777" w:rsidR="00AA0C79" w:rsidRPr="0028614F" w:rsidRDefault="000E3A4D" w:rsidP="00043782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>Tehnični vodja</w:t>
            </w:r>
          </w:p>
        </w:tc>
      </w:tr>
      <w:tr w:rsidR="00AA0C79" w:rsidRPr="0028614F" w14:paraId="4832E889" w14:textId="77777777" w:rsidTr="00043782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409E7AF" w14:textId="77777777" w:rsidR="00AA0C79" w:rsidRPr="0028614F" w:rsidRDefault="00AA0C79" w:rsidP="00043782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7B09F618" w14:textId="77777777" w:rsidR="00AA0C79" w:rsidRPr="0028614F" w:rsidRDefault="00AA0C79" w:rsidP="00043782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</w:p>
        </w:tc>
      </w:tr>
      <w:tr w:rsidR="00AA0C79" w:rsidRPr="0028614F" w14:paraId="1C3686D3" w14:textId="77777777" w:rsidTr="00043782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40FA64F" w14:textId="77777777" w:rsidR="00AA0C79" w:rsidRPr="0028614F" w:rsidRDefault="00AA0C79" w:rsidP="00043782">
            <w:pPr>
              <w:rPr>
                <w:sz w:val="20"/>
                <w:szCs w:val="20"/>
              </w:rPr>
            </w:pPr>
            <w:bookmarkStart w:id="0" w:name="_Hlk27143395"/>
            <w:r w:rsidRPr="0028614F">
              <w:rPr>
                <w:sz w:val="20"/>
                <w:szCs w:val="20"/>
              </w:rPr>
              <w:t>Zaposlen pri</w:t>
            </w:r>
          </w:p>
          <w:p w14:paraId="476C1D09" w14:textId="77777777" w:rsidR="00AA0C79" w:rsidRPr="0028614F" w:rsidRDefault="00AA0C79" w:rsidP="00043782">
            <w:pPr>
              <w:rPr>
                <w:sz w:val="20"/>
                <w:szCs w:val="20"/>
              </w:rPr>
            </w:pPr>
            <w:r w:rsidRPr="0028614F">
              <w:rPr>
                <w:sz w:val="18"/>
                <w:szCs w:val="18"/>
              </w:rPr>
              <w:t>/</w:t>
            </w:r>
            <w:r w:rsidRPr="0028614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1173A2BA" w14:textId="77777777" w:rsidR="00AA0C79" w:rsidRPr="0028614F" w:rsidRDefault="00AA0C79" w:rsidP="00043782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  <w:r w:rsidRPr="0028614F">
              <w:rPr>
                <w:sz w:val="20"/>
                <w:szCs w:val="20"/>
              </w:rPr>
              <w:t xml:space="preserve"> </w:t>
            </w:r>
            <w:r w:rsidRPr="0028614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bookmarkEnd w:id="0"/>
      <w:tr w:rsidR="00315E51" w:rsidRPr="0028614F" w14:paraId="1DE6A0B6" w14:textId="77777777" w:rsidTr="00043782">
        <w:trPr>
          <w:trHeight w:val="227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2DF0A8A" w14:textId="77777777" w:rsidR="00315E51" w:rsidRPr="0028614F" w:rsidRDefault="00315E51" w:rsidP="00043782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A451AE" w14:textId="4A80A06B" w:rsidR="00315E51" w:rsidRPr="007611EB" w:rsidRDefault="00315E51" w:rsidP="009816E3">
            <w:pPr>
              <w:jc w:val="both"/>
              <w:rPr>
                <w:sz w:val="20"/>
                <w:szCs w:val="20"/>
              </w:rPr>
            </w:pPr>
            <w:r w:rsidRPr="007611EB">
              <w:rPr>
                <w:sz w:val="20"/>
                <w:szCs w:val="20"/>
              </w:rPr>
              <w:t xml:space="preserve">Izjavljamo, da je kader v zadnjih </w:t>
            </w:r>
            <w:r w:rsidR="007A4443">
              <w:rPr>
                <w:sz w:val="20"/>
                <w:szCs w:val="20"/>
              </w:rPr>
              <w:t>petih</w:t>
            </w:r>
            <w:r w:rsidRPr="007611EB">
              <w:rPr>
                <w:sz w:val="20"/>
                <w:szCs w:val="20"/>
              </w:rPr>
              <w:t xml:space="preserve"> letih, šteto od dneva objave obvestila o tem naročilu na </w:t>
            </w:r>
            <w:r w:rsidR="00BB4775">
              <w:rPr>
                <w:sz w:val="20"/>
                <w:szCs w:val="20"/>
              </w:rPr>
              <w:t>p</w:t>
            </w:r>
            <w:r w:rsidRPr="007611EB">
              <w:rPr>
                <w:sz w:val="20"/>
                <w:szCs w:val="20"/>
              </w:rPr>
              <w:t xml:space="preserve">ortalu javnih naročil, v vlogi tehničnega vodje uspešno sodeloval pri vsaj enem projektu vzpostavitve ali vzdrževanja ali nadgradnje informacijskega sistema s področja predmeta tega javnega naročila, ki temelji na </w:t>
            </w:r>
            <w:proofErr w:type="spellStart"/>
            <w:r w:rsidRPr="007611EB">
              <w:rPr>
                <w:sz w:val="20"/>
                <w:szCs w:val="20"/>
              </w:rPr>
              <w:t>Silverstripe</w:t>
            </w:r>
            <w:proofErr w:type="spellEnd"/>
            <w:r w:rsidRPr="007611EB">
              <w:rPr>
                <w:sz w:val="20"/>
                <w:szCs w:val="20"/>
              </w:rPr>
              <w:t xml:space="preserve"> CMS-u in ima kader vsaj pet let izkušenj na naslednjih področjih:</w:t>
            </w:r>
          </w:p>
          <w:p w14:paraId="47DE82A9" w14:textId="77777777" w:rsidR="00315E51" w:rsidRPr="007611EB" w:rsidRDefault="00315E51" w:rsidP="007611EB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7611EB">
              <w:rPr>
                <w:sz w:val="20"/>
                <w:szCs w:val="20"/>
              </w:rPr>
              <w:t>tehnično vodenje ali koordinacija razvojnih skupin na področju IT;</w:t>
            </w:r>
          </w:p>
          <w:p w14:paraId="3E477060" w14:textId="77777777" w:rsidR="00315E51" w:rsidRPr="007611EB" w:rsidRDefault="00315E51" w:rsidP="007611EB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7611EB">
              <w:rPr>
                <w:sz w:val="20"/>
                <w:szCs w:val="20"/>
              </w:rPr>
              <w:t>priprava tehničnih specifikacij;</w:t>
            </w:r>
          </w:p>
          <w:p w14:paraId="55AEEAB1" w14:textId="77777777" w:rsidR="00315E51" w:rsidRPr="007611EB" w:rsidRDefault="00315E51" w:rsidP="007611EB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7611EB">
              <w:rPr>
                <w:sz w:val="20"/>
                <w:szCs w:val="20"/>
              </w:rPr>
              <w:t>vodenje ekipe za testiranje IT rešitev;</w:t>
            </w:r>
          </w:p>
          <w:p w14:paraId="7E1F9D68" w14:textId="73A2797C" w:rsidR="00315E51" w:rsidRPr="00BB4775" w:rsidRDefault="00315E51" w:rsidP="00BB4775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7611EB">
              <w:rPr>
                <w:sz w:val="20"/>
                <w:szCs w:val="20"/>
              </w:rPr>
              <w:t>koordinacija razvojne IT ekipe</w:t>
            </w:r>
            <w:r w:rsidRPr="00BB4775">
              <w:rPr>
                <w:sz w:val="20"/>
                <w:szCs w:val="20"/>
              </w:rPr>
              <w:t>.</w:t>
            </w:r>
          </w:p>
        </w:tc>
      </w:tr>
      <w:tr w:rsidR="00315E51" w:rsidRPr="0028614F" w14:paraId="19FF3EF8" w14:textId="77777777" w:rsidTr="00EF312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33B01865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05A4AFF7" w14:textId="77777777" w:rsidR="00315E51" w:rsidRPr="0028614F" w:rsidRDefault="00315E51" w:rsidP="007611EB">
            <w:pPr>
              <w:rPr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 xml:space="preserve">referenčnega projekta </w:t>
            </w:r>
            <w:r w:rsidRPr="0028614F">
              <w:rPr>
                <w:b/>
                <w:sz w:val="20"/>
                <w:szCs w:val="20"/>
              </w:rPr>
              <w:t xml:space="preserve">vzpostavitve ali vzdrževanja ali nadgradnje informacijskega sistema s področja predmeta tega javnega naročila, ki temelji na </w:t>
            </w:r>
            <w:proofErr w:type="spellStart"/>
            <w:r w:rsidRPr="0028614F">
              <w:rPr>
                <w:b/>
                <w:sz w:val="20"/>
                <w:szCs w:val="20"/>
              </w:rPr>
              <w:t>Silverstripe</w:t>
            </w:r>
            <w:proofErr w:type="spellEnd"/>
            <w:r w:rsidRPr="0028614F">
              <w:rPr>
                <w:b/>
                <w:sz w:val="20"/>
                <w:szCs w:val="20"/>
              </w:rPr>
              <w:t xml:space="preserve"> CMS-u</w:t>
            </w:r>
          </w:p>
        </w:tc>
      </w:tr>
      <w:tr w:rsidR="00315E51" w:rsidRPr="0028614F" w14:paraId="5093E0FE" w14:textId="77777777" w:rsidTr="00EF312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01F7852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011B184D" w14:textId="75867098" w:rsidR="00315E51" w:rsidRPr="0028614F" w:rsidRDefault="00315E51" w:rsidP="00EF3126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Naziv referenčnega projekta: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077FE57F" w14:textId="77777777" w:rsidR="00315E51" w:rsidRPr="0028614F" w:rsidRDefault="00315E51" w:rsidP="007611EB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15E51" w:rsidRPr="0028614F" w14:paraId="1D237A95" w14:textId="77777777" w:rsidTr="00EF312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42B4F43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1C8CAB56" w14:textId="77777777" w:rsidR="00315E51" w:rsidRPr="0028614F" w:rsidRDefault="00315E51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5B95CE98" w14:textId="77777777" w:rsidR="00315E51" w:rsidRPr="0028614F" w:rsidRDefault="00315E51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15E51" w:rsidRPr="0028614F" w14:paraId="3817154A" w14:textId="77777777" w:rsidTr="00EF312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522660A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43B18B83" w14:textId="77777777" w:rsidR="00315E51" w:rsidRPr="0028614F" w:rsidRDefault="00315E51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0D42006D" w14:textId="77777777" w:rsidR="00315E51" w:rsidRPr="0028614F" w:rsidRDefault="00315E51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15E51" w:rsidRPr="0028614F" w14:paraId="5C127D5B" w14:textId="77777777" w:rsidTr="00EF312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8987A7E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3CA01FF8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65F75205" w14:textId="77777777" w:rsidR="00315E51" w:rsidRPr="0028614F" w:rsidRDefault="00315E51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15E51" w:rsidRPr="0028614F" w14:paraId="1BF0D26C" w14:textId="77777777" w:rsidTr="00EF3126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C5FE958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1687B448" w14:textId="77777777" w:rsidR="00315E51" w:rsidRPr="0028614F" w:rsidRDefault="00315E51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Naročnik referenčnega projekta: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6F1BE36D" w14:textId="77777777" w:rsidR="00315E51" w:rsidRPr="0028614F" w:rsidRDefault="00315E51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15E51" w:rsidRPr="0028614F" w14:paraId="0229C1A6" w14:textId="77777777" w:rsidTr="00EF3126">
        <w:trPr>
          <w:trHeight w:val="155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0C53C99" w14:textId="77777777" w:rsidR="00315E51" w:rsidRPr="0028614F" w:rsidRDefault="00315E51" w:rsidP="00315E5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29B27860" w14:textId="77777777" w:rsidR="00315E51" w:rsidRPr="0028614F" w:rsidRDefault="00315E51" w:rsidP="00315E51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3EC0B698" w14:textId="57CC2F5F" w:rsidR="00315E51" w:rsidRPr="0028614F" w:rsidRDefault="00315E51" w:rsidP="00315E51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kontaktna oseba: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15E51" w:rsidRPr="0028614F" w14:paraId="2821A95F" w14:textId="77777777" w:rsidTr="00EF3126">
        <w:trPr>
          <w:trHeight w:val="155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6F69FA0" w14:textId="77777777" w:rsidR="00315E51" w:rsidRPr="0028614F" w:rsidRDefault="00315E51" w:rsidP="00315E5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0E5677F3" w14:textId="77777777" w:rsidR="00315E51" w:rsidRPr="0028614F" w:rsidRDefault="00315E51" w:rsidP="00315E5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26445FF3" w14:textId="3EE00B96" w:rsidR="00315E51" w:rsidRPr="0028614F" w:rsidRDefault="00315E51" w:rsidP="00315E51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telefonska številka: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315E51" w:rsidRPr="0028614F" w14:paraId="7656F2B2" w14:textId="77777777" w:rsidTr="00EF3126">
        <w:trPr>
          <w:trHeight w:val="155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E6B6EEA" w14:textId="77777777" w:rsidR="00315E51" w:rsidRPr="0028614F" w:rsidRDefault="00315E51" w:rsidP="00315E5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6A8AD2D5" w14:textId="77777777" w:rsidR="00315E51" w:rsidRPr="0028614F" w:rsidRDefault="00315E51" w:rsidP="00315E5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6AC72EAF" w14:textId="77777777" w:rsidR="00315E51" w:rsidRPr="0028614F" w:rsidRDefault="00315E51" w:rsidP="00315E51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elektronski naslov:</w:t>
            </w:r>
            <w:r w:rsidRPr="0028614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F3126" w:rsidRPr="0028614F" w14:paraId="63684E0C" w14:textId="77777777" w:rsidTr="00EF3126">
        <w:trPr>
          <w:trHeight w:val="87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0A99213" w14:textId="77777777" w:rsidR="00EF3126" w:rsidRPr="0028614F" w:rsidRDefault="00EF3126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FEAE89A" w14:textId="0C0724C1" w:rsidR="00EF3126" w:rsidRPr="0028614F" w:rsidRDefault="00EF3126" w:rsidP="007611EB">
            <w:pPr>
              <w:jc w:val="both"/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petih</w:t>
            </w:r>
            <w:r w:rsidRPr="0028614F">
              <w:rPr>
                <w:b/>
                <w:sz w:val="20"/>
                <w:szCs w:val="20"/>
              </w:rPr>
              <w:t xml:space="preserve"> let izkušenj</w:t>
            </w:r>
            <w:r>
              <w:rPr>
                <w:b/>
                <w:sz w:val="20"/>
                <w:szCs w:val="20"/>
              </w:rPr>
              <w:t xml:space="preserve"> na področjih </w:t>
            </w:r>
            <w:r w:rsidRPr="0028614F">
              <w:rPr>
                <w:b/>
                <w:sz w:val="20"/>
                <w:szCs w:val="20"/>
              </w:rPr>
              <w:t>tehničn</w:t>
            </w:r>
            <w:r>
              <w:rPr>
                <w:b/>
                <w:sz w:val="20"/>
                <w:szCs w:val="20"/>
              </w:rPr>
              <w:t>ega vodenje ali koordinacije</w:t>
            </w:r>
            <w:r w:rsidRPr="0028614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razvojnih skupin na področju IT, </w:t>
            </w:r>
            <w:r w:rsidRPr="0028614F">
              <w:rPr>
                <w:b/>
                <w:sz w:val="20"/>
                <w:szCs w:val="20"/>
              </w:rPr>
              <w:t>priprav</w:t>
            </w:r>
            <w:r>
              <w:rPr>
                <w:b/>
                <w:sz w:val="20"/>
                <w:szCs w:val="20"/>
              </w:rPr>
              <w:t xml:space="preserve">e tehničnih specifikacij, vodenja ekipe za testiranje IT rešitev in </w:t>
            </w:r>
            <w:r w:rsidRPr="0028614F">
              <w:rPr>
                <w:b/>
                <w:sz w:val="20"/>
                <w:szCs w:val="20"/>
              </w:rPr>
              <w:t>koordinacij</w:t>
            </w:r>
            <w:r>
              <w:rPr>
                <w:b/>
                <w:sz w:val="20"/>
                <w:szCs w:val="20"/>
              </w:rPr>
              <w:t>e razvojne IT ekipe</w:t>
            </w:r>
          </w:p>
          <w:p w14:paraId="04559CAD" w14:textId="079A0CCD" w:rsidR="00EF3126" w:rsidRPr="0028614F" w:rsidRDefault="00EF3126" w:rsidP="007611EB">
            <w:pPr>
              <w:jc w:val="both"/>
              <w:rPr>
                <w:sz w:val="20"/>
                <w:szCs w:val="20"/>
              </w:rPr>
            </w:pPr>
            <w:r w:rsidRPr="0028614F">
              <w:rPr>
                <w:i/>
                <w:sz w:val="20"/>
                <w:szCs w:val="20"/>
              </w:rPr>
              <w:t>/Ponudnik vpiše</w:t>
            </w:r>
            <w:r>
              <w:rPr>
                <w:i/>
                <w:sz w:val="20"/>
                <w:szCs w:val="20"/>
              </w:rPr>
              <w:t>, kako je kader pridobil izkušnje</w:t>
            </w:r>
            <w:r w:rsidRPr="0028614F">
              <w:rPr>
                <w:i/>
                <w:sz w:val="20"/>
                <w:szCs w:val="20"/>
              </w:rPr>
              <w:t>./</w:t>
            </w:r>
          </w:p>
        </w:tc>
      </w:tr>
      <w:tr w:rsidR="00315E51" w:rsidRPr="0028614F" w14:paraId="7BFC3A0C" w14:textId="77777777" w:rsidTr="0028614F">
        <w:trPr>
          <w:trHeight w:val="13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73ED3CD" w14:textId="77777777" w:rsidR="00315E51" w:rsidRPr="0028614F" w:rsidRDefault="00315E51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5019D7" w14:textId="16CB3042" w:rsidR="00315E51" w:rsidRPr="0028614F" w:rsidRDefault="00315E51" w:rsidP="007611E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izkušenj: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64BE29C" w14:textId="6C7C1984" w:rsidR="00AA0C79" w:rsidRDefault="00AA0C79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BB4775" w:rsidRPr="0028614F" w14:paraId="5D25F63C" w14:textId="77777777" w:rsidTr="00A67E00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A01EC63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36D67A7E" w14:textId="50619F8B" w:rsidR="00BB4775" w:rsidRPr="0028614F" w:rsidRDefault="00EF3126" w:rsidP="00A67E00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Načrtovalec</w:t>
            </w:r>
          </w:p>
        </w:tc>
      </w:tr>
      <w:tr w:rsidR="00BB4775" w:rsidRPr="0028614F" w14:paraId="71F36867" w14:textId="77777777" w:rsidTr="00A67E00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14643A0F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64141841" w14:textId="77777777" w:rsidR="00BB4775" w:rsidRPr="0028614F" w:rsidRDefault="00BB4775" w:rsidP="00A67E00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</w:p>
        </w:tc>
      </w:tr>
      <w:tr w:rsidR="00BB4775" w:rsidRPr="0028614F" w14:paraId="2F24CB2F" w14:textId="77777777" w:rsidTr="00A67E00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1F91BC0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Zaposlen pri</w:t>
            </w:r>
          </w:p>
          <w:p w14:paraId="6CAA509E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18"/>
                <w:szCs w:val="18"/>
              </w:rPr>
              <w:t>/</w:t>
            </w:r>
            <w:r w:rsidRPr="0028614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22EE6852" w14:textId="77777777" w:rsidR="00BB4775" w:rsidRPr="0028614F" w:rsidRDefault="00BB4775" w:rsidP="00A67E00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  <w:r w:rsidRPr="0028614F">
              <w:rPr>
                <w:sz w:val="20"/>
                <w:szCs w:val="20"/>
              </w:rPr>
              <w:t xml:space="preserve"> </w:t>
            </w:r>
            <w:r w:rsidRPr="0028614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BB4775" w:rsidRPr="0028614F" w14:paraId="40AAB4E9" w14:textId="77777777" w:rsidTr="00A67E00">
        <w:trPr>
          <w:trHeight w:val="227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3193A929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CD50A1" w14:textId="3AF5A4D8" w:rsidR="00BB4775" w:rsidRPr="007611EB" w:rsidRDefault="00BB4775" w:rsidP="00A67E00">
            <w:pPr>
              <w:jc w:val="both"/>
              <w:rPr>
                <w:sz w:val="20"/>
                <w:szCs w:val="20"/>
              </w:rPr>
            </w:pPr>
            <w:r w:rsidRPr="007611EB">
              <w:rPr>
                <w:sz w:val="20"/>
                <w:szCs w:val="20"/>
              </w:rPr>
              <w:t xml:space="preserve">Izjavljamo, da je kader v zadnjih </w:t>
            </w:r>
            <w:r w:rsidR="007A4443">
              <w:rPr>
                <w:sz w:val="20"/>
                <w:szCs w:val="20"/>
              </w:rPr>
              <w:t>petih</w:t>
            </w:r>
            <w:r w:rsidRPr="007611EB">
              <w:rPr>
                <w:sz w:val="20"/>
                <w:szCs w:val="20"/>
              </w:rPr>
              <w:t xml:space="preserve"> letih,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7611EB">
              <w:rPr>
                <w:sz w:val="20"/>
                <w:szCs w:val="20"/>
              </w:rPr>
              <w:t xml:space="preserve">ortalu javnih naročil, v vlogi </w:t>
            </w:r>
            <w:r w:rsidR="00EF3126">
              <w:rPr>
                <w:sz w:val="20"/>
                <w:szCs w:val="20"/>
              </w:rPr>
              <w:t>načrtovalca funkcionalnosti spletnih mest</w:t>
            </w:r>
            <w:r w:rsidRPr="007611EB">
              <w:rPr>
                <w:sz w:val="20"/>
                <w:szCs w:val="20"/>
              </w:rPr>
              <w:t xml:space="preserve"> uspešno sodeloval pri vsaj enem projektu vzpostavitve ali vzdrževanja ali nadgradnje </w:t>
            </w:r>
            <w:r w:rsidRPr="007611EB">
              <w:rPr>
                <w:sz w:val="20"/>
                <w:szCs w:val="20"/>
              </w:rPr>
              <w:lastRenderedPageBreak/>
              <w:t xml:space="preserve">informacijskega sistema </w:t>
            </w:r>
            <w:r w:rsidR="00EF3126">
              <w:rPr>
                <w:sz w:val="20"/>
                <w:szCs w:val="20"/>
              </w:rPr>
              <w:t>v vrednosti vsaj 60.000,00 EUR brez DDV</w:t>
            </w:r>
            <w:r w:rsidRPr="007611EB">
              <w:rPr>
                <w:sz w:val="20"/>
                <w:szCs w:val="20"/>
              </w:rPr>
              <w:t xml:space="preserve"> in ima kader vsaj pet let izkušenj na naslednjih področjih:</w:t>
            </w:r>
          </w:p>
          <w:p w14:paraId="57C8804C" w14:textId="77777777" w:rsidR="00EF3126" w:rsidRPr="00EF3126" w:rsidRDefault="00EF3126" w:rsidP="00EF3126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EF3126">
              <w:rPr>
                <w:sz w:val="20"/>
                <w:szCs w:val="20"/>
              </w:rPr>
              <w:t>načrtovanje spletnih mest;</w:t>
            </w:r>
          </w:p>
          <w:p w14:paraId="41EEBF3F" w14:textId="77777777" w:rsidR="00EF3126" w:rsidRPr="00EF3126" w:rsidRDefault="00EF3126" w:rsidP="00EF3126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EF3126">
              <w:rPr>
                <w:sz w:val="20"/>
                <w:szCs w:val="20"/>
              </w:rPr>
              <w:t>načrtovanje postopkov;</w:t>
            </w:r>
          </w:p>
          <w:p w14:paraId="7F2BB358" w14:textId="77777777" w:rsidR="00EF3126" w:rsidRPr="00EF3126" w:rsidRDefault="00EF3126" w:rsidP="00EF3126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EF3126">
              <w:rPr>
                <w:sz w:val="20"/>
                <w:szCs w:val="20"/>
              </w:rPr>
              <w:t>priprava žičnih modelov ali prototipov;</w:t>
            </w:r>
          </w:p>
          <w:p w14:paraId="4A8C208B" w14:textId="77777777" w:rsidR="00EF3126" w:rsidRPr="00EF3126" w:rsidRDefault="00EF3126" w:rsidP="00EF3126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EF3126">
              <w:rPr>
                <w:sz w:val="20"/>
                <w:szCs w:val="20"/>
              </w:rPr>
              <w:t>testiranje uporabniške izkušnje;</w:t>
            </w:r>
          </w:p>
          <w:p w14:paraId="4E6CD816" w14:textId="15CA2675" w:rsidR="00BB4775" w:rsidRPr="00EF3126" w:rsidRDefault="00EF3126" w:rsidP="00EF3126">
            <w:pPr>
              <w:numPr>
                <w:ilvl w:val="0"/>
                <w:numId w:val="28"/>
              </w:numPr>
              <w:spacing w:line="260" w:lineRule="atLeast"/>
              <w:jc w:val="both"/>
              <w:rPr>
                <w:sz w:val="20"/>
                <w:szCs w:val="20"/>
              </w:rPr>
            </w:pPr>
            <w:r w:rsidRPr="00EF3126">
              <w:rPr>
                <w:sz w:val="20"/>
                <w:szCs w:val="20"/>
              </w:rPr>
              <w:t>priprava dokumentacije za razvijalce in naročnika.</w:t>
            </w:r>
          </w:p>
        </w:tc>
      </w:tr>
      <w:tr w:rsidR="00EF3126" w:rsidRPr="0028614F" w14:paraId="6F303749" w14:textId="77777777" w:rsidTr="00EF3126">
        <w:trPr>
          <w:trHeight w:val="7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FEB1E37" w14:textId="77777777" w:rsidR="00EF3126" w:rsidRPr="0028614F" w:rsidRDefault="00EF3126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29F32070" w14:textId="4AF5FC27" w:rsidR="00EF3126" w:rsidRPr="0028614F" w:rsidRDefault="00EF3126" w:rsidP="00A67E00">
            <w:pPr>
              <w:rPr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 xml:space="preserve">referenčnega projekta </w:t>
            </w:r>
            <w:r w:rsidRPr="00315E51">
              <w:rPr>
                <w:b/>
                <w:sz w:val="20"/>
                <w:szCs w:val="20"/>
              </w:rPr>
              <w:t>vzpostavitve ali vzdrževanja ali nadgradnje informacijskega sistema, v vrednosti vsaj 60.000 EUR brez DDV</w:t>
            </w:r>
          </w:p>
        </w:tc>
      </w:tr>
      <w:tr w:rsidR="00BB4775" w:rsidRPr="0028614F" w14:paraId="1C559E30" w14:textId="77777777" w:rsidTr="00A67E00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34B84931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DCAB54" w14:textId="77777777" w:rsidR="00BB4775" w:rsidRPr="0028614F" w:rsidRDefault="00BB4775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Naziv referenčnega projekta:</w:t>
            </w:r>
          </w:p>
          <w:p w14:paraId="58A576C7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ECA9226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2428C579" w14:textId="77777777" w:rsidTr="00A67E00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BA25DDF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EF803F6" w14:textId="77777777" w:rsidR="00BB4775" w:rsidRPr="0028614F" w:rsidRDefault="00BB4775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4BBCC6F0" w14:textId="77777777" w:rsidR="00BB4775" w:rsidRPr="0028614F" w:rsidRDefault="00BB4775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50DC6E25" w14:textId="77777777" w:rsidTr="00A67E00">
        <w:trPr>
          <w:trHeight w:val="113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B2C7618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3BB46F9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429E602D" w14:textId="77777777" w:rsidR="00BB4775" w:rsidRPr="0028614F" w:rsidRDefault="00BB4775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7E7D0296" w14:textId="77777777" w:rsidTr="00A67E00">
        <w:trPr>
          <w:trHeight w:val="112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337A6C71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A9EED36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3DFF195E" w14:textId="77777777" w:rsidR="00BB4775" w:rsidRPr="0028614F" w:rsidRDefault="00BB4775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0FF9143A" w14:textId="77777777" w:rsidTr="00A67E00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CD933B9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3A2042B" w14:textId="77777777" w:rsidR="00BB4775" w:rsidRPr="0028614F" w:rsidRDefault="00BB4775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986B5CC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40622677" w14:textId="77777777" w:rsidTr="00A67E00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189A2A0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830BEBF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1129170" w14:textId="792DAAC4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kontaktna oseba: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52BECFF9" w14:textId="77777777" w:rsidTr="00A67E00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06A8697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BA0840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38DB5E56" w14:textId="63AB4BC4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telefonska številka: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46785E7D" w14:textId="77777777" w:rsidTr="00A67E00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D3D6F47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E2DF3E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729B2F74" w14:textId="77777777" w:rsidR="00BB4775" w:rsidRPr="0028614F" w:rsidRDefault="00BB4775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elektronski naslov:</w:t>
            </w:r>
            <w:r w:rsidRPr="0028614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B4775" w:rsidRPr="0028614F" w14:paraId="57DA8C7A" w14:textId="77777777" w:rsidTr="00A67E00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2CDCA3D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D43E0E" w14:textId="37CC2AAA" w:rsidR="00BB4775" w:rsidRPr="0028614F" w:rsidRDefault="00BB4775" w:rsidP="00EF3126">
            <w:pPr>
              <w:jc w:val="both"/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petih</w:t>
            </w:r>
            <w:r w:rsidRPr="0028614F">
              <w:rPr>
                <w:b/>
                <w:sz w:val="20"/>
                <w:szCs w:val="20"/>
              </w:rPr>
              <w:t xml:space="preserve"> let izkušenj</w:t>
            </w:r>
            <w:r>
              <w:rPr>
                <w:b/>
                <w:sz w:val="20"/>
                <w:szCs w:val="20"/>
              </w:rPr>
              <w:t xml:space="preserve"> na področjih </w:t>
            </w:r>
            <w:r w:rsidR="00EF3126" w:rsidRPr="00EF3126">
              <w:rPr>
                <w:b/>
                <w:sz w:val="20"/>
                <w:szCs w:val="20"/>
              </w:rPr>
              <w:t>načrtovanj</w:t>
            </w:r>
            <w:r w:rsidR="00EF3126">
              <w:rPr>
                <w:b/>
                <w:sz w:val="20"/>
                <w:szCs w:val="20"/>
              </w:rPr>
              <w:t>a</w:t>
            </w:r>
            <w:r w:rsidR="00EF3126" w:rsidRPr="00EF3126">
              <w:rPr>
                <w:b/>
                <w:sz w:val="20"/>
                <w:szCs w:val="20"/>
              </w:rPr>
              <w:t xml:space="preserve"> spletnih mest</w:t>
            </w:r>
            <w:r w:rsidR="00EF3126">
              <w:rPr>
                <w:b/>
                <w:sz w:val="20"/>
                <w:szCs w:val="20"/>
              </w:rPr>
              <w:t xml:space="preserve">, </w:t>
            </w:r>
            <w:r w:rsidR="00EF3126" w:rsidRPr="00EF3126">
              <w:rPr>
                <w:b/>
                <w:sz w:val="20"/>
                <w:szCs w:val="20"/>
              </w:rPr>
              <w:t>načrtovanj</w:t>
            </w:r>
            <w:r w:rsidR="00EF3126">
              <w:rPr>
                <w:b/>
                <w:sz w:val="20"/>
                <w:szCs w:val="20"/>
              </w:rPr>
              <w:t>a</w:t>
            </w:r>
            <w:r w:rsidR="00EF3126" w:rsidRPr="00EF3126">
              <w:rPr>
                <w:b/>
                <w:sz w:val="20"/>
                <w:szCs w:val="20"/>
              </w:rPr>
              <w:t xml:space="preserve"> postopkov</w:t>
            </w:r>
            <w:r w:rsidR="00EF3126">
              <w:rPr>
                <w:b/>
                <w:sz w:val="20"/>
                <w:szCs w:val="20"/>
              </w:rPr>
              <w:t xml:space="preserve">, </w:t>
            </w:r>
            <w:r w:rsidR="00EF3126" w:rsidRPr="00EF3126">
              <w:rPr>
                <w:b/>
                <w:sz w:val="20"/>
                <w:szCs w:val="20"/>
              </w:rPr>
              <w:t>priprav</w:t>
            </w:r>
            <w:r w:rsidR="00EF3126">
              <w:rPr>
                <w:b/>
                <w:sz w:val="20"/>
                <w:szCs w:val="20"/>
              </w:rPr>
              <w:t>e</w:t>
            </w:r>
            <w:r w:rsidR="00EF3126" w:rsidRPr="00EF3126">
              <w:rPr>
                <w:b/>
                <w:sz w:val="20"/>
                <w:szCs w:val="20"/>
              </w:rPr>
              <w:t xml:space="preserve"> žičnih modelov ali prototipov</w:t>
            </w:r>
            <w:r w:rsidR="00EF3126">
              <w:rPr>
                <w:b/>
                <w:sz w:val="20"/>
                <w:szCs w:val="20"/>
              </w:rPr>
              <w:t xml:space="preserve">, </w:t>
            </w:r>
            <w:r w:rsidR="00EF3126" w:rsidRPr="00EF3126">
              <w:rPr>
                <w:b/>
                <w:sz w:val="20"/>
                <w:szCs w:val="20"/>
              </w:rPr>
              <w:t>testiranj</w:t>
            </w:r>
            <w:r w:rsidR="00EF3126">
              <w:rPr>
                <w:b/>
                <w:sz w:val="20"/>
                <w:szCs w:val="20"/>
              </w:rPr>
              <w:t>a</w:t>
            </w:r>
            <w:r w:rsidR="00EF3126" w:rsidRPr="00EF3126">
              <w:rPr>
                <w:b/>
                <w:sz w:val="20"/>
                <w:szCs w:val="20"/>
              </w:rPr>
              <w:t xml:space="preserve"> uporabniške izkušnje</w:t>
            </w:r>
            <w:r w:rsidR="00EF3126">
              <w:rPr>
                <w:b/>
                <w:sz w:val="20"/>
                <w:szCs w:val="20"/>
              </w:rPr>
              <w:t xml:space="preserve"> in p</w:t>
            </w:r>
            <w:r w:rsidR="00EF3126" w:rsidRPr="00EF3126">
              <w:rPr>
                <w:b/>
                <w:sz w:val="20"/>
                <w:szCs w:val="20"/>
              </w:rPr>
              <w:t>riprav</w:t>
            </w:r>
            <w:r w:rsidR="00EF3126">
              <w:rPr>
                <w:b/>
                <w:sz w:val="20"/>
                <w:szCs w:val="20"/>
              </w:rPr>
              <w:t>e</w:t>
            </w:r>
            <w:r w:rsidR="00EF3126" w:rsidRPr="00EF3126">
              <w:rPr>
                <w:b/>
                <w:sz w:val="20"/>
                <w:szCs w:val="20"/>
              </w:rPr>
              <w:t xml:space="preserve"> dokumentacije za razvijalce in naročnika.</w:t>
            </w:r>
          </w:p>
          <w:p w14:paraId="185D8C42" w14:textId="2E8D8E55" w:rsidR="00BB4775" w:rsidRPr="0028614F" w:rsidRDefault="00BB4775" w:rsidP="00A67E00">
            <w:pPr>
              <w:jc w:val="both"/>
              <w:rPr>
                <w:sz w:val="20"/>
                <w:szCs w:val="20"/>
              </w:rPr>
            </w:pPr>
            <w:r w:rsidRPr="0028614F">
              <w:rPr>
                <w:i/>
                <w:sz w:val="20"/>
                <w:szCs w:val="20"/>
              </w:rPr>
              <w:t>/Ponudnik vpiše</w:t>
            </w:r>
            <w:r>
              <w:rPr>
                <w:i/>
                <w:sz w:val="20"/>
                <w:szCs w:val="20"/>
              </w:rPr>
              <w:t>, kako je kader pridobil izkušnje</w:t>
            </w:r>
            <w:r w:rsidRPr="0028614F">
              <w:rPr>
                <w:i/>
                <w:sz w:val="20"/>
                <w:szCs w:val="20"/>
              </w:rPr>
              <w:t>./</w:t>
            </w:r>
          </w:p>
        </w:tc>
      </w:tr>
      <w:tr w:rsidR="00BB4775" w:rsidRPr="0028614F" w14:paraId="1DD0C0AB" w14:textId="77777777" w:rsidTr="00A67E00">
        <w:trPr>
          <w:trHeight w:val="13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64C0F9D" w14:textId="77777777" w:rsidR="00BB4775" w:rsidRPr="0028614F" w:rsidRDefault="00BB4775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FFFE6F" w14:textId="6D0B14E5" w:rsidR="00BB4775" w:rsidRPr="0028614F" w:rsidRDefault="00BB4775" w:rsidP="00A67E0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izkušenj: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791A8B5" w14:textId="77777777" w:rsidR="00BB4775" w:rsidRDefault="00BB4775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F02BEA" w:rsidRPr="0028614F" w14:paraId="0BEDF973" w14:textId="77777777" w:rsidTr="007611EB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E0AB076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5B209481" w14:textId="77777777" w:rsidR="00F02BEA" w:rsidRPr="0028614F" w:rsidRDefault="00F02BEA" w:rsidP="007611EB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Vodja projekta</w:t>
            </w:r>
          </w:p>
        </w:tc>
      </w:tr>
      <w:tr w:rsidR="00F02BEA" w:rsidRPr="0028614F" w14:paraId="1A9FCB5E" w14:textId="77777777" w:rsidTr="007611EB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387696C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3CE43A5D" w14:textId="77777777" w:rsidR="00F02BEA" w:rsidRPr="0028614F" w:rsidRDefault="00F02BEA" w:rsidP="007611EB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</w:p>
        </w:tc>
      </w:tr>
      <w:tr w:rsidR="00F02BEA" w:rsidRPr="0028614F" w14:paraId="70B51194" w14:textId="77777777" w:rsidTr="007611EB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F4996DB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Zaposlen pri</w:t>
            </w:r>
          </w:p>
          <w:p w14:paraId="452D5B3A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18"/>
                <w:szCs w:val="18"/>
              </w:rPr>
              <w:t>/</w:t>
            </w:r>
            <w:r w:rsidRPr="0028614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53DD6D40" w14:textId="77777777" w:rsidR="00F02BEA" w:rsidRPr="0028614F" w:rsidRDefault="00F02BEA" w:rsidP="007611EB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  <w:r w:rsidRPr="0028614F">
              <w:rPr>
                <w:sz w:val="20"/>
                <w:szCs w:val="20"/>
              </w:rPr>
              <w:t xml:space="preserve"> </w:t>
            </w:r>
            <w:r w:rsidRPr="0028614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F02BEA" w:rsidRPr="0028614F" w14:paraId="7C4FC2E0" w14:textId="77777777" w:rsidTr="007611EB">
        <w:trPr>
          <w:trHeight w:val="227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6D705918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16D127" w14:textId="088A049D" w:rsidR="00F02BEA" w:rsidRPr="00F02BEA" w:rsidRDefault="00F02BEA" w:rsidP="00F02BEA">
            <w:pPr>
              <w:jc w:val="both"/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Izjavljamo, da je kader v zadnjih </w:t>
            </w:r>
            <w:r w:rsidR="007A4443">
              <w:rPr>
                <w:sz w:val="20"/>
                <w:szCs w:val="20"/>
              </w:rPr>
              <w:t>petih</w:t>
            </w:r>
            <w:r w:rsidRPr="0028614F">
              <w:rPr>
                <w:sz w:val="20"/>
                <w:szCs w:val="20"/>
              </w:rPr>
              <w:t xml:space="preserve"> letih, šteto od dneva objave obvestila o tem naročilu na </w:t>
            </w:r>
            <w:r w:rsidR="00EF3126">
              <w:rPr>
                <w:sz w:val="20"/>
                <w:szCs w:val="20"/>
              </w:rPr>
              <w:t>p</w:t>
            </w:r>
            <w:r w:rsidRPr="0028614F">
              <w:rPr>
                <w:sz w:val="20"/>
                <w:szCs w:val="20"/>
              </w:rPr>
              <w:t>ortalu javnih naročil, v</w:t>
            </w:r>
            <w:r w:rsidR="004A0C02">
              <w:rPr>
                <w:sz w:val="20"/>
                <w:szCs w:val="20"/>
              </w:rPr>
              <w:t xml:space="preserve"> vlogi</w:t>
            </w:r>
            <w:r w:rsidRPr="0028614F">
              <w:rPr>
                <w:sz w:val="20"/>
                <w:szCs w:val="20"/>
              </w:rPr>
              <w:t xml:space="preserve"> </w:t>
            </w:r>
            <w:r w:rsidRPr="00F02BEA">
              <w:rPr>
                <w:sz w:val="20"/>
                <w:szCs w:val="20"/>
              </w:rPr>
              <w:t>vodje projekta uspešno vodil vsaj en projekt s področja vzpostavitve ali vzdrževanja ali nadgradnje informacijskega sistema v vre</w:t>
            </w:r>
            <w:r>
              <w:rPr>
                <w:sz w:val="20"/>
                <w:szCs w:val="20"/>
              </w:rPr>
              <w:t xml:space="preserve">dnosti vsaj 60.000 EUR brez DDV in </w:t>
            </w:r>
            <w:r w:rsidRPr="00F02BEA">
              <w:rPr>
                <w:sz w:val="20"/>
                <w:szCs w:val="20"/>
              </w:rPr>
              <w:t>ima vsaj 7 let izkušenj na naslednjih področjih:</w:t>
            </w:r>
          </w:p>
          <w:p w14:paraId="28627A25" w14:textId="77777777" w:rsidR="00F02BEA" w:rsidRPr="00F02BEA" w:rsidRDefault="00F02BEA" w:rsidP="00F02BEA">
            <w:pPr>
              <w:pStyle w:val="Odstavekseznama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F02BEA">
              <w:rPr>
                <w:sz w:val="20"/>
                <w:szCs w:val="20"/>
              </w:rPr>
              <w:t>vodenje IT projektov;</w:t>
            </w:r>
          </w:p>
          <w:p w14:paraId="64F4A106" w14:textId="77777777" w:rsidR="00F02BEA" w:rsidRPr="00F02BEA" w:rsidRDefault="00F02BEA" w:rsidP="00F02BEA">
            <w:pPr>
              <w:pStyle w:val="Odstavekseznama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F02BEA">
              <w:rPr>
                <w:sz w:val="20"/>
                <w:szCs w:val="20"/>
              </w:rPr>
              <w:t>zajem uporabniških zahtev za IT rešitev;</w:t>
            </w:r>
          </w:p>
          <w:p w14:paraId="17D25D3E" w14:textId="77777777" w:rsidR="00F02BEA" w:rsidRPr="00F02BEA" w:rsidRDefault="00F02BEA" w:rsidP="00F02BEA">
            <w:pPr>
              <w:pStyle w:val="Odstavekseznama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F02BEA">
              <w:rPr>
                <w:sz w:val="20"/>
                <w:szCs w:val="20"/>
              </w:rPr>
              <w:t>organizacija in koordinacija dela z naročnikom.</w:t>
            </w:r>
          </w:p>
        </w:tc>
      </w:tr>
      <w:tr w:rsidR="00F02BEA" w:rsidRPr="0028614F" w14:paraId="66D1C351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AF403CA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1E420BF7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 xml:space="preserve">referenčnega projekta </w:t>
            </w:r>
            <w:r w:rsidRPr="008C1B66">
              <w:rPr>
                <w:b/>
                <w:sz w:val="20"/>
                <w:szCs w:val="20"/>
              </w:rPr>
              <w:t>vzpostavitve ali vzdrževanja ali nadgradnje informacijskega sistema, v vrednosti vsaj 60.000 EUR brez DDV</w:t>
            </w:r>
          </w:p>
        </w:tc>
      </w:tr>
      <w:tr w:rsidR="00F02BEA" w:rsidRPr="0028614F" w14:paraId="5A3E4CB2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83EEA4C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979061F" w14:textId="37B9FF5D" w:rsidR="00F02BEA" w:rsidRPr="0028614F" w:rsidRDefault="00F02BEA" w:rsidP="00EF3126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Naziv referenčnega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2EC9C8A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32FB8BC1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3113E74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95B04B" w14:textId="77777777" w:rsidR="00F02BEA" w:rsidRPr="0028614F" w:rsidRDefault="00F02BEA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4992A60" w14:textId="77777777" w:rsidR="00F02BEA" w:rsidRPr="0028614F" w:rsidRDefault="00F02BEA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4EA11582" w14:textId="77777777" w:rsidTr="007611EB">
        <w:trPr>
          <w:trHeight w:val="113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72D2DB9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3FFE68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10F9A5A" w14:textId="77777777" w:rsidR="00F02BEA" w:rsidRPr="0028614F" w:rsidRDefault="00F02BEA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2A080488" w14:textId="77777777" w:rsidTr="007611EB">
        <w:trPr>
          <w:trHeight w:val="112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4C2F984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EB015E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0A02068" w14:textId="77777777" w:rsidR="00F02BEA" w:rsidRPr="0028614F" w:rsidRDefault="00F02BEA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059585E6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0A2AB94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B9CFBE5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Vrednost referenčnega projekta v EUR brez DDV: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07863B2" w14:textId="77777777" w:rsidR="00F02BEA" w:rsidRPr="0028614F" w:rsidRDefault="00F02BEA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43DCE558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43E810D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E9A7E9" w14:textId="77777777" w:rsidR="00F02BEA" w:rsidRPr="0028614F" w:rsidRDefault="00F02BEA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ADB8DD5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7C7113E8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C5726F5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7E2B25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3149EF60" w14:textId="3D21EB11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kontaktna oseba: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0010B4B3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915A9EA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F242895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935CD45" w14:textId="7E5F8CE2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telefonska številka: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0FCFAAB5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1BF0E855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40DCC4A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2062F7F8" w14:textId="77777777" w:rsidR="00F02BEA" w:rsidRPr="0028614F" w:rsidRDefault="00F02BEA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elektronski naslov:</w:t>
            </w:r>
            <w:r w:rsidRPr="0028614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02BEA" w:rsidRPr="0028614F" w14:paraId="5E7E3357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CD48B6A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F53B0B" w14:textId="37BC86BB" w:rsidR="00F02BEA" w:rsidRPr="0028614F" w:rsidRDefault="00F02BEA" w:rsidP="00F02BEA">
            <w:pPr>
              <w:jc w:val="both"/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sedmih</w:t>
            </w:r>
            <w:r w:rsidRPr="0028614F">
              <w:rPr>
                <w:b/>
                <w:sz w:val="20"/>
                <w:szCs w:val="20"/>
              </w:rPr>
              <w:t xml:space="preserve"> let delovnih izkušenj</w:t>
            </w:r>
            <w:r>
              <w:rPr>
                <w:b/>
                <w:sz w:val="20"/>
                <w:szCs w:val="20"/>
              </w:rPr>
              <w:t xml:space="preserve"> na področjih </w:t>
            </w:r>
            <w:r w:rsidRPr="00F02BEA">
              <w:rPr>
                <w:b/>
                <w:sz w:val="20"/>
                <w:szCs w:val="20"/>
              </w:rPr>
              <w:t>vodenj</w:t>
            </w:r>
            <w:r>
              <w:rPr>
                <w:b/>
                <w:sz w:val="20"/>
                <w:szCs w:val="20"/>
              </w:rPr>
              <w:t xml:space="preserve">a IT projektov, </w:t>
            </w:r>
            <w:r w:rsidRPr="00F02BEA">
              <w:rPr>
                <w:b/>
                <w:sz w:val="20"/>
                <w:szCs w:val="20"/>
              </w:rPr>
              <w:t>zajem</w:t>
            </w:r>
            <w:r>
              <w:rPr>
                <w:b/>
                <w:sz w:val="20"/>
                <w:szCs w:val="20"/>
              </w:rPr>
              <w:t>a</w:t>
            </w:r>
            <w:r w:rsidRPr="00F02BEA">
              <w:rPr>
                <w:b/>
                <w:sz w:val="20"/>
                <w:szCs w:val="20"/>
              </w:rPr>
              <w:t xml:space="preserve"> up</w:t>
            </w:r>
            <w:r>
              <w:rPr>
                <w:b/>
                <w:sz w:val="20"/>
                <w:szCs w:val="20"/>
              </w:rPr>
              <w:t xml:space="preserve">orabniških zahtev za IT rešitev </w:t>
            </w:r>
            <w:r w:rsidR="00EF3126">
              <w:rPr>
                <w:b/>
                <w:sz w:val="20"/>
                <w:szCs w:val="20"/>
              </w:rPr>
              <w:t>ter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02BEA">
              <w:rPr>
                <w:b/>
                <w:sz w:val="20"/>
                <w:szCs w:val="20"/>
              </w:rPr>
              <w:t>organizacij</w:t>
            </w:r>
            <w:r>
              <w:rPr>
                <w:b/>
                <w:sz w:val="20"/>
                <w:szCs w:val="20"/>
              </w:rPr>
              <w:t>e</w:t>
            </w:r>
            <w:r w:rsidRPr="00F02BEA">
              <w:rPr>
                <w:b/>
                <w:sz w:val="20"/>
                <w:szCs w:val="20"/>
              </w:rPr>
              <w:t xml:space="preserve"> in koordinacij</w:t>
            </w:r>
            <w:r>
              <w:rPr>
                <w:b/>
                <w:sz w:val="20"/>
                <w:szCs w:val="20"/>
              </w:rPr>
              <w:t>e</w:t>
            </w:r>
            <w:r w:rsidRPr="00F02BEA">
              <w:rPr>
                <w:b/>
                <w:sz w:val="20"/>
                <w:szCs w:val="20"/>
              </w:rPr>
              <w:t xml:space="preserve"> dela z naročnikom.</w:t>
            </w:r>
          </w:p>
          <w:p w14:paraId="0AE71786" w14:textId="56897711" w:rsidR="00F02BEA" w:rsidRPr="0028614F" w:rsidRDefault="00F02BEA" w:rsidP="007611EB">
            <w:pPr>
              <w:jc w:val="both"/>
              <w:rPr>
                <w:sz w:val="20"/>
                <w:szCs w:val="20"/>
              </w:rPr>
            </w:pPr>
            <w:r w:rsidRPr="0028614F">
              <w:rPr>
                <w:i/>
                <w:sz w:val="20"/>
                <w:szCs w:val="20"/>
              </w:rPr>
              <w:lastRenderedPageBreak/>
              <w:t>/Ponudnik vpiše</w:t>
            </w:r>
            <w:r>
              <w:rPr>
                <w:i/>
                <w:sz w:val="20"/>
                <w:szCs w:val="20"/>
              </w:rPr>
              <w:t>, kako je kader pridobil izkušnje</w:t>
            </w:r>
            <w:r w:rsidRPr="0028614F">
              <w:rPr>
                <w:i/>
                <w:sz w:val="20"/>
                <w:szCs w:val="20"/>
              </w:rPr>
              <w:t>./</w:t>
            </w:r>
          </w:p>
        </w:tc>
      </w:tr>
      <w:tr w:rsidR="00F02BEA" w:rsidRPr="0028614F" w14:paraId="5C76D72D" w14:textId="77777777" w:rsidTr="007611EB">
        <w:trPr>
          <w:trHeight w:val="13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A846B45" w14:textId="77777777" w:rsidR="00F02BEA" w:rsidRPr="0028614F" w:rsidRDefault="00F02BEA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51407AA" w14:textId="72A9BDC9" w:rsidR="00F02BEA" w:rsidRPr="0028614F" w:rsidRDefault="00F02BEA" w:rsidP="007611E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izkušenj: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629D20E" w14:textId="77777777" w:rsidR="00F02BEA" w:rsidRPr="00AA0C79" w:rsidRDefault="00F02BEA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4A0C02" w:rsidRPr="0028614F" w14:paraId="40C1C5E5" w14:textId="77777777" w:rsidTr="007611EB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85C4F14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685284E9" w14:textId="77777777" w:rsidR="004A0C02" w:rsidRPr="0028614F" w:rsidRDefault="004A0C02" w:rsidP="007611EB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Spletni oblikovalec</w:t>
            </w:r>
          </w:p>
        </w:tc>
      </w:tr>
      <w:tr w:rsidR="004A0C02" w:rsidRPr="0028614F" w14:paraId="1EA6CA52" w14:textId="77777777" w:rsidTr="007611EB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4D1C791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5EE1FCA9" w14:textId="77777777" w:rsidR="004A0C02" w:rsidRPr="0028614F" w:rsidRDefault="004A0C02" w:rsidP="007611EB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</w:p>
        </w:tc>
      </w:tr>
      <w:tr w:rsidR="004A0C02" w:rsidRPr="0028614F" w14:paraId="39DF821D" w14:textId="77777777" w:rsidTr="007611EB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FAC66FB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Zaposlen pri</w:t>
            </w:r>
          </w:p>
          <w:p w14:paraId="13F7980F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18"/>
                <w:szCs w:val="18"/>
              </w:rPr>
              <w:t>/</w:t>
            </w:r>
            <w:r w:rsidRPr="0028614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07BB5CB0" w14:textId="77777777" w:rsidR="004A0C02" w:rsidRPr="0028614F" w:rsidRDefault="004A0C02" w:rsidP="007611EB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  <w:r w:rsidRPr="0028614F">
              <w:rPr>
                <w:sz w:val="20"/>
                <w:szCs w:val="20"/>
              </w:rPr>
              <w:t xml:space="preserve"> </w:t>
            </w:r>
            <w:r w:rsidRPr="0028614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4A0C02" w:rsidRPr="0028614F" w14:paraId="63299F28" w14:textId="77777777" w:rsidTr="007611EB">
        <w:trPr>
          <w:trHeight w:val="227"/>
        </w:trPr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E8F5286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5DBD29" w14:textId="3DC5205A" w:rsidR="004A0C02" w:rsidRPr="004A0C02" w:rsidRDefault="004A0C02" w:rsidP="004A0C02">
            <w:pPr>
              <w:jc w:val="both"/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Izjavljamo, da je kader v zadnjih </w:t>
            </w:r>
            <w:r w:rsidR="007A4443">
              <w:rPr>
                <w:sz w:val="20"/>
                <w:szCs w:val="20"/>
              </w:rPr>
              <w:t>petih</w:t>
            </w:r>
            <w:r w:rsidRPr="0028614F">
              <w:rPr>
                <w:sz w:val="20"/>
                <w:szCs w:val="20"/>
              </w:rPr>
              <w:t xml:space="preserve"> letih, šteto od dneva objave obvestila o tem naročilu na </w:t>
            </w:r>
            <w:r w:rsidR="00114CEB">
              <w:rPr>
                <w:sz w:val="20"/>
                <w:szCs w:val="20"/>
              </w:rPr>
              <w:t>p</w:t>
            </w:r>
            <w:r w:rsidRPr="0028614F">
              <w:rPr>
                <w:sz w:val="20"/>
                <w:szCs w:val="20"/>
              </w:rPr>
              <w:t xml:space="preserve">ortalu javnih naročil, v </w:t>
            </w:r>
            <w:r>
              <w:rPr>
                <w:sz w:val="20"/>
                <w:szCs w:val="20"/>
              </w:rPr>
              <w:t xml:space="preserve">vlogi </w:t>
            </w:r>
            <w:r w:rsidRPr="004A0C02">
              <w:rPr>
                <w:sz w:val="20"/>
                <w:szCs w:val="20"/>
              </w:rPr>
              <w:t>spletnega oblikovalca uspešno sodeloval pri vsaj enem projektu s področja vzpostavitve ali vzdrževanja ali nadgradnje informacijskega sistema v vre</w:t>
            </w:r>
            <w:r>
              <w:rPr>
                <w:sz w:val="20"/>
                <w:szCs w:val="20"/>
              </w:rPr>
              <w:t xml:space="preserve">dnosti vsaj 20.000 EUR brez DDV in </w:t>
            </w:r>
            <w:r w:rsidRPr="004A0C02">
              <w:rPr>
                <w:sz w:val="20"/>
                <w:szCs w:val="20"/>
              </w:rPr>
              <w:t xml:space="preserve">ima vsaj </w:t>
            </w:r>
            <w:r w:rsidR="00114CEB">
              <w:rPr>
                <w:sz w:val="20"/>
                <w:szCs w:val="20"/>
              </w:rPr>
              <w:t>tri</w:t>
            </w:r>
            <w:r w:rsidRPr="004A0C02">
              <w:rPr>
                <w:sz w:val="20"/>
                <w:szCs w:val="20"/>
              </w:rPr>
              <w:t xml:space="preserve"> leta izkušenj na naslednjih področjih:</w:t>
            </w:r>
          </w:p>
          <w:p w14:paraId="062ECFF9" w14:textId="77777777" w:rsidR="004A0C02" w:rsidRPr="004A0C02" w:rsidRDefault="004A0C02" w:rsidP="004A0C02">
            <w:pPr>
              <w:pStyle w:val="Odstavekseznama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oblikovanje spletnih mest ali spletnih storitev v odzivni tehniki (</w:t>
            </w:r>
            <w:proofErr w:type="spellStart"/>
            <w:r w:rsidRPr="004A0C02">
              <w:rPr>
                <w:sz w:val="20"/>
                <w:szCs w:val="20"/>
              </w:rPr>
              <w:t>responsive</w:t>
            </w:r>
            <w:proofErr w:type="spellEnd"/>
            <w:r w:rsidRPr="004A0C02">
              <w:rPr>
                <w:sz w:val="20"/>
                <w:szCs w:val="20"/>
              </w:rPr>
              <w:t xml:space="preserve"> design);</w:t>
            </w:r>
          </w:p>
          <w:p w14:paraId="4CED4385" w14:textId="77777777" w:rsidR="004A0C02" w:rsidRPr="004A0C02" w:rsidRDefault="004A0C02" w:rsidP="004A0C02">
            <w:pPr>
              <w:pStyle w:val="Odstavekseznama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oblikovanje uporabniških vmesnikov;</w:t>
            </w:r>
          </w:p>
          <w:p w14:paraId="45442AC5" w14:textId="77777777" w:rsidR="004A0C02" w:rsidRPr="004A0C02" w:rsidRDefault="004A0C02" w:rsidP="004A0C02">
            <w:pPr>
              <w:pStyle w:val="Odstavekseznama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oblikovanje predlog in elementov.</w:t>
            </w:r>
          </w:p>
        </w:tc>
      </w:tr>
      <w:tr w:rsidR="004A0C02" w:rsidRPr="0028614F" w14:paraId="51DD3C8C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ECBA855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605A6CF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 xml:space="preserve">referenčnega projekta </w:t>
            </w:r>
            <w:r w:rsidRPr="008C1B66">
              <w:rPr>
                <w:b/>
                <w:sz w:val="20"/>
                <w:szCs w:val="20"/>
              </w:rPr>
              <w:t>vzpostavitve ali vzdrževanja ali nadgradnje informacijs</w:t>
            </w:r>
            <w:r>
              <w:rPr>
                <w:b/>
                <w:sz w:val="20"/>
                <w:szCs w:val="20"/>
              </w:rPr>
              <w:t>kega sistema, v vrednosti vsaj 2</w:t>
            </w:r>
            <w:r w:rsidRPr="008C1B66">
              <w:rPr>
                <w:b/>
                <w:sz w:val="20"/>
                <w:szCs w:val="20"/>
              </w:rPr>
              <w:t>0.000 EUR brez DDV</w:t>
            </w:r>
          </w:p>
        </w:tc>
      </w:tr>
      <w:tr w:rsidR="004A0C02" w:rsidRPr="0028614F" w14:paraId="52EFC7A2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F68AFAF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28AAD5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Naziv referenčnega projekta:</w:t>
            </w:r>
          </w:p>
          <w:p w14:paraId="592E9A8C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BEBDFA6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1D89B4C5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3CA7415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8D4287E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1E221B9A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39224950" w14:textId="77777777" w:rsidTr="007611EB">
        <w:trPr>
          <w:trHeight w:val="113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46E8AA87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E2E963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A206DD5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0306CA36" w14:textId="77777777" w:rsidTr="007611EB">
        <w:trPr>
          <w:trHeight w:val="112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73636018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6A7759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D716A45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73387290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368837E2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2D4B0C6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Vrednost referenčnega projekta v EUR brez DDV: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48E53FA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25069D5D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78FE8DC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E52526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FCF0BDA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17C213C5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9CFB33C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1BABFD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40A1BC50" w14:textId="05CBC4EE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kontaktna oseba: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588FF4AE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0B7D321A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F7D880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B398429" w14:textId="14BDD76B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telefonska številka: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5A58FDC6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5AAA49C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79AFA5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3D53FE8B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elektronski naslov:</w:t>
            </w:r>
            <w:r w:rsidRPr="0028614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362C6367" w14:textId="77777777" w:rsidTr="007611EB">
        <w:trPr>
          <w:trHeight w:val="227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230C889F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E2009F" w14:textId="77777777" w:rsidR="004A0C02" w:rsidRPr="0028614F" w:rsidRDefault="004A0C02" w:rsidP="004A0C02">
            <w:pPr>
              <w:jc w:val="both"/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treh</w:t>
            </w:r>
            <w:r w:rsidRPr="0028614F">
              <w:rPr>
                <w:b/>
                <w:sz w:val="20"/>
                <w:szCs w:val="20"/>
              </w:rPr>
              <w:t xml:space="preserve"> let delovnih izkušenj</w:t>
            </w:r>
            <w:r>
              <w:rPr>
                <w:b/>
                <w:sz w:val="20"/>
                <w:szCs w:val="20"/>
              </w:rPr>
              <w:t xml:space="preserve"> na področjih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>a</w:t>
            </w:r>
            <w:r w:rsidRPr="004A0C02">
              <w:rPr>
                <w:b/>
                <w:sz w:val="20"/>
                <w:szCs w:val="20"/>
              </w:rPr>
              <w:t xml:space="preserve"> spletnih mest ali spletnih storitev v odzi</w:t>
            </w:r>
            <w:r>
              <w:rPr>
                <w:b/>
                <w:sz w:val="20"/>
                <w:szCs w:val="20"/>
              </w:rPr>
              <w:t>vni tehniki (</w:t>
            </w:r>
            <w:proofErr w:type="spellStart"/>
            <w:r>
              <w:rPr>
                <w:b/>
                <w:sz w:val="20"/>
                <w:szCs w:val="20"/>
              </w:rPr>
              <w:t>responsive</w:t>
            </w:r>
            <w:proofErr w:type="spellEnd"/>
            <w:r>
              <w:rPr>
                <w:b/>
                <w:sz w:val="20"/>
                <w:szCs w:val="20"/>
              </w:rPr>
              <w:t xml:space="preserve"> design),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 xml:space="preserve">a uporabniških vmesnikov in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>a predlog in elementov</w:t>
            </w:r>
          </w:p>
          <w:p w14:paraId="233EAAD5" w14:textId="51FDF099" w:rsidR="004A0C02" w:rsidRPr="0028614F" w:rsidRDefault="004A0C02" w:rsidP="007611EB">
            <w:pPr>
              <w:jc w:val="both"/>
              <w:rPr>
                <w:sz w:val="20"/>
                <w:szCs w:val="20"/>
              </w:rPr>
            </w:pPr>
            <w:r w:rsidRPr="0028614F">
              <w:rPr>
                <w:i/>
                <w:sz w:val="20"/>
                <w:szCs w:val="20"/>
              </w:rPr>
              <w:t>/Ponudnik vpiše</w:t>
            </w:r>
            <w:r>
              <w:rPr>
                <w:i/>
                <w:sz w:val="20"/>
                <w:szCs w:val="20"/>
              </w:rPr>
              <w:t>, kako je kader pridobil izkušnje</w:t>
            </w:r>
            <w:r w:rsidRPr="0028614F">
              <w:rPr>
                <w:i/>
                <w:sz w:val="20"/>
                <w:szCs w:val="20"/>
              </w:rPr>
              <w:t>./</w:t>
            </w:r>
          </w:p>
        </w:tc>
      </w:tr>
      <w:tr w:rsidR="004A0C02" w:rsidRPr="0028614F" w14:paraId="1959DEC6" w14:textId="77777777" w:rsidTr="007611EB">
        <w:trPr>
          <w:trHeight w:val="131"/>
        </w:trPr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C0C0C0"/>
            <w:vAlign w:val="center"/>
          </w:tcPr>
          <w:p w14:paraId="5FEE3ED5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1ED581B" w14:textId="1603F76D" w:rsidR="004A0C02" w:rsidRPr="0028614F" w:rsidRDefault="004A0C02" w:rsidP="007611E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izkušenj: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7C4190A" w14:textId="77777777" w:rsidR="004A0C02" w:rsidRPr="00550920" w:rsidRDefault="004A0C02" w:rsidP="004A0C02">
      <w:pPr>
        <w:jc w:val="both"/>
        <w:rPr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4A0C02" w:rsidRPr="0028614F" w14:paraId="4F25CFD9" w14:textId="77777777" w:rsidTr="007611EB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60CABC1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5F25FB48" w14:textId="77777777" w:rsidR="004A0C02" w:rsidRPr="0028614F" w:rsidRDefault="004A0C02" w:rsidP="007611EB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Programer I</w:t>
            </w:r>
          </w:p>
        </w:tc>
      </w:tr>
      <w:tr w:rsidR="004A0C02" w:rsidRPr="0028614F" w14:paraId="40696A24" w14:textId="77777777" w:rsidTr="007611EB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8A397BD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37011AAF" w14:textId="77777777" w:rsidR="004A0C02" w:rsidRPr="0028614F" w:rsidRDefault="004A0C02" w:rsidP="007611EB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</w:p>
        </w:tc>
      </w:tr>
      <w:tr w:rsidR="004A0C02" w:rsidRPr="0028614F" w14:paraId="23AB2E32" w14:textId="77777777" w:rsidTr="000F595B">
        <w:trPr>
          <w:trHeight w:val="227"/>
        </w:trPr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719B442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Zaposlen pri</w:t>
            </w:r>
          </w:p>
          <w:p w14:paraId="2024FEE7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18"/>
                <w:szCs w:val="18"/>
              </w:rPr>
              <w:t>/</w:t>
            </w:r>
            <w:r w:rsidRPr="0028614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10B5A5ED" w14:textId="77777777" w:rsidR="004A0C02" w:rsidRPr="0028614F" w:rsidRDefault="004A0C02" w:rsidP="007611EB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  <w:r w:rsidRPr="0028614F">
              <w:rPr>
                <w:sz w:val="20"/>
                <w:szCs w:val="20"/>
              </w:rPr>
              <w:t xml:space="preserve"> </w:t>
            </w:r>
            <w:r w:rsidRPr="0028614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4A0C02" w:rsidRPr="0028614F" w14:paraId="6A9787B2" w14:textId="77777777" w:rsidTr="000F595B">
        <w:trPr>
          <w:trHeight w:val="22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17F75F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79F518" w14:textId="5B2A1A10" w:rsidR="004A0C02" w:rsidRPr="004A0C02" w:rsidRDefault="004A0C02" w:rsidP="004A0C02">
            <w:pPr>
              <w:jc w:val="both"/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Izjavljamo, da je kader v zadnjih </w:t>
            </w:r>
            <w:r w:rsidR="007A4443">
              <w:rPr>
                <w:sz w:val="20"/>
                <w:szCs w:val="20"/>
              </w:rPr>
              <w:t>petih</w:t>
            </w:r>
            <w:r w:rsidRPr="0028614F">
              <w:rPr>
                <w:sz w:val="20"/>
                <w:szCs w:val="20"/>
              </w:rPr>
              <w:t xml:space="preserve"> letih, šteto od dneva objave obvestila o tem naročilu na </w:t>
            </w:r>
            <w:r w:rsidR="0090759C">
              <w:rPr>
                <w:sz w:val="20"/>
                <w:szCs w:val="20"/>
              </w:rPr>
              <w:t>p</w:t>
            </w:r>
            <w:r w:rsidRPr="0028614F">
              <w:rPr>
                <w:sz w:val="20"/>
                <w:szCs w:val="20"/>
              </w:rPr>
              <w:t xml:space="preserve">ortalu javnih naročil, v </w:t>
            </w:r>
            <w:r>
              <w:rPr>
                <w:sz w:val="20"/>
                <w:szCs w:val="20"/>
              </w:rPr>
              <w:t xml:space="preserve">vlogi </w:t>
            </w:r>
            <w:r w:rsidRPr="004A0C02">
              <w:rPr>
                <w:sz w:val="20"/>
                <w:szCs w:val="20"/>
              </w:rPr>
              <w:t xml:space="preserve">programerja uspešno sodeloval pri vsaj enem projektu s področja vzpostavitve ali vzdrževanja ali nadgradnje informacijskega sistema, ki temelji na </w:t>
            </w:r>
            <w:proofErr w:type="spellStart"/>
            <w:r w:rsidRPr="004A0C02">
              <w:rPr>
                <w:sz w:val="20"/>
                <w:szCs w:val="20"/>
              </w:rPr>
              <w:t>Silverstripe</w:t>
            </w:r>
            <w:proofErr w:type="spellEnd"/>
            <w:r w:rsidRPr="004A0C02">
              <w:rPr>
                <w:sz w:val="20"/>
                <w:szCs w:val="20"/>
              </w:rPr>
              <w:t xml:space="preserve"> CMS-u in je primerljivo kompleksen s predmetom naročila (primerljiva kompleksnost je definirana v poglavju 9.2</w:t>
            </w:r>
            <w:r>
              <w:rPr>
                <w:sz w:val="20"/>
                <w:szCs w:val="20"/>
              </w:rPr>
              <w:t xml:space="preserve"> navodil) in </w:t>
            </w:r>
            <w:r w:rsidRPr="004A0C02">
              <w:rPr>
                <w:sz w:val="20"/>
                <w:szCs w:val="20"/>
              </w:rPr>
              <w:t xml:space="preserve">ima vsaj </w:t>
            </w:r>
            <w:r w:rsidR="0090759C">
              <w:rPr>
                <w:sz w:val="20"/>
                <w:szCs w:val="20"/>
              </w:rPr>
              <w:t>tri</w:t>
            </w:r>
            <w:r w:rsidRPr="004A0C02">
              <w:rPr>
                <w:sz w:val="20"/>
                <w:szCs w:val="20"/>
              </w:rPr>
              <w:t xml:space="preserve"> leta izkušenj na naslednjih področjih:</w:t>
            </w:r>
          </w:p>
          <w:p w14:paraId="0CBC5DAF" w14:textId="77777777" w:rsidR="004A0C02" w:rsidRPr="004A0C02" w:rsidRDefault="004A0C02" w:rsidP="004A0C02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načrtovanje tehničnih rešitev;</w:t>
            </w:r>
          </w:p>
          <w:p w14:paraId="3162AC63" w14:textId="77777777" w:rsidR="004A0C02" w:rsidRPr="004A0C02" w:rsidRDefault="004A0C02" w:rsidP="004A0C02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 xml:space="preserve">implementacija spletnega mesta z uporabo sistema </w:t>
            </w:r>
            <w:proofErr w:type="spellStart"/>
            <w:r w:rsidRPr="004A0C02">
              <w:rPr>
                <w:sz w:val="20"/>
                <w:szCs w:val="20"/>
              </w:rPr>
              <w:t>Silverstripe</w:t>
            </w:r>
            <w:proofErr w:type="spellEnd"/>
            <w:r w:rsidRPr="004A0C02">
              <w:rPr>
                <w:sz w:val="20"/>
                <w:szCs w:val="20"/>
              </w:rPr>
              <w:t xml:space="preserve"> CMS;</w:t>
            </w:r>
          </w:p>
          <w:p w14:paraId="317C1314" w14:textId="77777777" w:rsidR="004A0C02" w:rsidRPr="004A0C02" w:rsidRDefault="004A0C02" w:rsidP="004A0C02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lastRenderedPageBreak/>
              <w:t>programiranje funkcionalnosti;</w:t>
            </w:r>
          </w:p>
          <w:p w14:paraId="7FF4BA2F" w14:textId="77777777" w:rsidR="004A0C02" w:rsidRPr="004A0C02" w:rsidRDefault="004A0C02" w:rsidP="004A0C02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priprava dokumentacije.</w:t>
            </w:r>
          </w:p>
        </w:tc>
      </w:tr>
      <w:tr w:rsidR="004A0C02" w:rsidRPr="0028614F" w14:paraId="0BF3F57C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23DA3C9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1C133FB" w14:textId="3CB8C404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 xml:space="preserve">referenčnega projekta </w:t>
            </w:r>
            <w:r w:rsidRPr="008C1B66">
              <w:rPr>
                <w:b/>
                <w:sz w:val="20"/>
                <w:szCs w:val="20"/>
              </w:rPr>
              <w:t>vzpostavitve ali vzdrževanja ali nadgradnje informacijs</w:t>
            </w:r>
            <w:r>
              <w:rPr>
                <w:b/>
                <w:sz w:val="20"/>
                <w:szCs w:val="20"/>
              </w:rPr>
              <w:t xml:space="preserve">kega sistema, </w:t>
            </w:r>
            <w:r w:rsidRPr="004A0C02">
              <w:rPr>
                <w:b/>
                <w:sz w:val="20"/>
                <w:szCs w:val="20"/>
              </w:rPr>
              <w:t xml:space="preserve">ki temelji na </w:t>
            </w:r>
            <w:proofErr w:type="spellStart"/>
            <w:r w:rsidRPr="004A0C02">
              <w:rPr>
                <w:b/>
                <w:sz w:val="20"/>
                <w:szCs w:val="20"/>
              </w:rPr>
              <w:t>Silverstripe</w:t>
            </w:r>
            <w:proofErr w:type="spellEnd"/>
            <w:r w:rsidRPr="004A0C02">
              <w:rPr>
                <w:b/>
                <w:sz w:val="20"/>
                <w:szCs w:val="20"/>
              </w:rPr>
              <w:t xml:space="preserve"> CMS-u in je primerljivo kompleksen s predmetom naročila</w:t>
            </w:r>
          </w:p>
        </w:tc>
      </w:tr>
      <w:tr w:rsidR="004A0C02" w:rsidRPr="0028614F" w14:paraId="0D54BD3A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91D4C99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10460C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Naziv referenčnega projekta:</w:t>
            </w:r>
          </w:p>
          <w:p w14:paraId="5F5C2A9A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DDB3387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2FF5DF69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6EC253A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C5CDCAA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18A4140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3C0D6FD8" w14:textId="77777777" w:rsidTr="000F595B">
        <w:trPr>
          <w:trHeight w:val="113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6888A9A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39F18D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CF487E0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68DA703C" w14:textId="77777777" w:rsidTr="000F595B">
        <w:trPr>
          <w:trHeight w:val="112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A8898A5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554D05B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1C9E170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401FD89B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F109307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9E5363A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495E423C" w14:textId="77777777" w:rsidR="004A0C02" w:rsidRPr="0028614F" w:rsidRDefault="004A0C02" w:rsidP="007611EB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7DF54716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C57FDD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3C6F4AF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12A5CEA5" w14:textId="62ADC9A5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kontaktna oseba: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01A00907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B50B35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D7BBF9A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1F725E80" w14:textId="28DB5659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telefonska številka: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21F9BAEC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8711AE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FBE2CA3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5DC321EF" w14:textId="77777777" w:rsidR="004A0C02" w:rsidRPr="0028614F" w:rsidRDefault="004A0C02" w:rsidP="007611EB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elektronski naslov:</w:t>
            </w:r>
            <w:r w:rsidRPr="0028614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4A0C02" w:rsidRPr="0028614F" w14:paraId="3153CC65" w14:textId="77777777" w:rsidTr="000F595B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484B532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280140" w14:textId="018C5CB8" w:rsidR="004A0C02" w:rsidRPr="0028614F" w:rsidRDefault="004A0C02" w:rsidP="007611EB">
            <w:pPr>
              <w:jc w:val="both"/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treh</w:t>
            </w:r>
            <w:r w:rsidRPr="0028614F">
              <w:rPr>
                <w:b/>
                <w:sz w:val="20"/>
                <w:szCs w:val="20"/>
              </w:rPr>
              <w:t xml:space="preserve"> let izkušenj</w:t>
            </w:r>
            <w:r>
              <w:rPr>
                <w:b/>
                <w:sz w:val="20"/>
                <w:szCs w:val="20"/>
              </w:rPr>
              <w:t xml:space="preserve"> na področjih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>a</w:t>
            </w:r>
            <w:r w:rsidRPr="004A0C02">
              <w:rPr>
                <w:b/>
                <w:sz w:val="20"/>
                <w:szCs w:val="20"/>
              </w:rPr>
              <w:t xml:space="preserve"> spletnih mest ali spletnih storitev v odzi</w:t>
            </w:r>
            <w:r>
              <w:rPr>
                <w:b/>
                <w:sz w:val="20"/>
                <w:szCs w:val="20"/>
              </w:rPr>
              <w:t>vni tehniki (</w:t>
            </w:r>
            <w:proofErr w:type="spellStart"/>
            <w:r>
              <w:rPr>
                <w:b/>
                <w:sz w:val="20"/>
                <w:szCs w:val="20"/>
              </w:rPr>
              <w:t>responsive</w:t>
            </w:r>
            <w:proofErr w:type="spellEnd"/>
            <w:r>
              <w:rPr>
                <w:b/>
                <w:sz w:val="20"/>
                <w:szCs w:val="20"/>
              </w:rPr>
              <w:t xml:space="preserve"> design),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 xml:space="preserve">a uporabniških vmesnikov in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>a predlog in elementov</w:t>
            </w:r>
          </w:p>
          <w:p w14:paraId="03C4D609" w14:textId="00CD9DCB" w:rsidR="004A0C02" w:rsidRPr="0028614F" w:rsidRDefault="004A0C02" w:rsidP="007611EB">
            <w:pPr>
              <w:jc w:val="both"/>
              <w:rPr>
                <w:sz w:val="20"/>
                <w:szCs w:val="20"/>
              </w:rPr>
            </w:pPr>
            <w:r w:rsidRPr="0028614F">
              <w:rPr>
                <w:i/>
                <w:sz w:val="20"/>
                <w:szCs w:val="20"/>
              </w:rPr>
              <w:t>/Ponudnik vpiše</w:t>
            </w:r>
            <w:r>
              <w:rPr>
                <w:i/>
                <w:sz w:val="20"/>
                <w:szCs w:val="20"/>
              </w:rPr>
              <w:t>, kako je kader pridobil izkušnje</w:t>
            </w:r>
            <w:r w:rsidRPr="0028614F">
              <w:rPr>
                <w:i/>
                <w:sz w:val="20"/>
                <w:szCs w:val="20"/>
              </w:rPr>
              <w:t>./</w:t>
            </w:r>
          </w:p>
        </w:tc>
      </w:tr>
      <w:tr w:rsidR="004A0C02" w:rsidRPr="0028614F" w14:paraId="1B314DDE" w14:textId="77777777" w:rsidTr="000F595B">
        <w:trPr>
          <w:trHeight w:val="131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6D51036" w14:textId="77777777" w:rsidR="004A0C02" w:rsidRPr="0028614F" w:rsidRDefault="004A0C02" w:rsidP="007611EB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DBD96E" w14:textId="6B2B28E5" w:rsidR="004A0C02" w:rsidRPr="0028614F" w:rsidRDefault="004A0C02" w:rsidP="007611E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izkušenj: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D850F9F" w14:textId="7010132A" w:rsidR="004A0C02" w:rsidRPr="00550920" w:rsidRDefault="004A0C02" w:rsidP="004A0C02">
      <w:pPr>
        <w:jc w:val="both"/>
        <w:rPr>
          <w:bCs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E265FD" w:rsidRPr="0028614F" w14:paraId="2A981DED" w14:textId="77777777" w:rsidTr="00A67E00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4CEF749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22F1A01C" w14:textId="7A360F9E" w:rsidR="00E265FD" w:rsidRPr="0028614F" w:rsidRDefault="00E265FD" w:rsidP="00A67E00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Programer II</w:t>
            </w:r>
          </w:p>
        </w:tc>
      </w:tr>
      <w:tr w:rsidR="00E265FD" w:rsidRPr="0028614F" w14:paraId="0BF6898B" w14:textId="77777777" w:rsidTr="00A67E00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28C0D914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09548ECA" w14:textId="77777777" w:rsidR="00E265FD" w:rsidRPr="0028614F" w:rsidRDefault="00E265FD" w:rsidP="00A67E00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</w:p>
        </w:tc>
      </w:tr>
      <w:tr w:rsidR="00E265FD" w:rsidRPr="0028614F" w14:paraId="2AFDB91C" w14:textId="77777777" w:rsidTr="00A67E00">
        <w:trPr>
          <w:trHeight w:val="227"/>
        </w:trPr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C0748C8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Zaposlen pri</w:t>
            </w:r>
          </w:p>
          <w:p w14:paraId="0E7FC560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18"/>
                <w:szCs w:val="18"/>
              </w:rPr>
              <w:t>/</w:t>
            </w:r>
            <w:r w:rsidRPr="0028614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56C3A780" w14:textId="77777777" w:rsidR="00E265FD" w:rsidRPr="0028614F" w:rsidRDefault="00E265FD" w:rsidP="00A67E00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  <w:r w:rsidRPr="0028614F">
              <w:rPr>
                <w:sz w:val="20"/>
                <w:szCs w:val="20"/>
              </w:rPr>
              <w:t xml:space="preserve"> </w:t>
            </w:r>
            <w:r w:rsidRPr="0028614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E265FD" w:rsidRPr="0028614F" w14:paraId="594EBF9F" w14:textId="77777777" w:rsidTr="00A67E00">
        <w:trPr>
          <w:trHeight w:val="22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2B33851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8470C4" w14:textId="206AB37B" w:rsidR="00E265FD" w:rsidRPr="004A0C02" w:rsidRDefault="00E265FD" w:rsidP="00A67E00">
            <w:pPr>
              <w:jc w:val="both"/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Izjavljamo, da je kader v zadnjih </w:t>
            </w:r>
            <w:r w:rsidR="007A4443">
              <w:rPr>
                <w:sz w:val="20"/>
                <w:szCs w:val="20"/>
              </w:rPr>
              <w:t>petih</w:t>
            </w:r>
            <w:r w:rsidRPr="0028614F">
              <w:rPr>
                <w:sz w:val="20"/>
                <w:szCs w:val="20"/>
              </w:rPr>
              <w:t xml:space="preserve"> letih,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28614F">
              <w:rPr>
                <w:sz w:val="20"/>
                <w:szCs w:val="20"/>
              </w:rPr>
              <w:t xml:space="preserve">ortalu javnih naročil, v </w:t>
            </w:r>
            <w:r>
              <w:rPr>
                <w:sz w:val="20"/>
                <w:szCs w:val="20"/>
              </w:rPr>
              <w:t xml:space="preserve">vlogi </w:t>
            </w:r>
            <w:r w:rsidRPr="004A0C02">
              <w:rPr>
                <w:sz w:val="20"/>
                <w:szCs w:val="20"/>
              </w:rPr>
              <w:t xml:space="preserve">programerja uspešno sodeloval pri vsaj enem projektu s področja vzpostavitve ali vzdrževanja ali nadgradnje informacijskega sistema, ki temelji na </w:t>
            </w:r>
            <w:proofErr w:type="spellStart"/>
            <w:r w:rsidRPr="004A0C02">
              <w:rPr>
                <w:sz w:val="20"/>
                <w:szCs w:val="20"/>
              </w:rPr>
              <w:t>Silverstripe</w:t>
            </w:r>
            <w:proofErr w:type="spellEnd"/>
            <w:r w:rsidRPr="004A0C02">
              <w:rPr>
                <w:sz w:val="20"/>
                <w:szCs w:val="20"/>
              </w:rPr>
              <w:t xml:space="preserve"> CMS-u in je primerljivo kompleksen s predmetom naročila (primerljiva kompleksnost je definirana v poglavju 9.2</w:t>
            </w:r>
            <w:r>
              <w:rPr>
                <w:sz w:val="20"/>
                <w:szCs w:val="20"/>
              </w:rPr>
              <w:t xml:space="preserve"> navodil) in </w:t>
            </w:r>
            <w:r w:rsidRPr="004A0C02">
              <w:rPr>
                <w:sz w:val="20"/>
                <w:szCs w:val="20"/>
              </w:rPr>
              <w:t xml:space="preserve">ima vsaj </w:t>
            </w:r>
            <w:r>
              <w:rPr>
                <w:sz w:val="20"/>
                <w:szCs w:val="20"/>
              </w:rPr>
              <w:t>tri</w:t>
            </w:r>
            <w:r w:rsidRPr="004A0C02">
              <w:rPr>
                <w:sz w:val="20"/>
                <w:szCs w:val="20"/>
              </w:rPr>
              <w:t xml:space="preserve"> leta izkušenj na naslednjih področjih:</w:t>
            </w:r>
          </w:p>
          <w:p w14:paraId="43E6D3EA" w14:textId="77777777" w:rsidR="00E265FD" w:rsidRPr="004A0C02" w:rsidRDefault="00E265FD" w:rsidP="00A67E00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načrtovanje tehničnih rešitev;</w:t>
            </w:r>
          </w:p>
          <w:p w14:paraId="095C8124" w14:textId="77777777" w:rsidR="00E265FD" w:rsidRPr="004A0C02" w:rsidRDefault="00E265FD" w:rsidP="00A67E00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 xml:space="preserve">implementacija spletnega mesta z uporabo sistema </w:t>
            </w:r>
            <w:proofErr w:type="spellStart"/>
            <w:r w:rsidRPr="004A0C02">
              <w:rPr>
                <w:sz w:val="20"/>
                <w:szCs w:val="20"/>
              </w:rPr>
              <w:t>Silverstripe</w:t>
            </w:r>
            <w:proofErr w:type="spellEnd"/>
            <w:r w:rsidRPr="004A0C02">
              <w:rPr>
                <w:sz w:val="20"/>
                <w:szCs w:val="20"/>
              </w:rPr>
              <w:t xml:space="preserve"> CMS;</w:t>
            </w:r>
          </w:p>
          <w:p w14:paraId="3CD30058" w14:textId="77777777" w:rsidR="00E265FD" w:rsidRPr="004A0C02" w:rsidRDefault="00E265FD" w:rsidP="00A67E00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programiranje funkcionalnosti;</w:t>
            </w:r>
          </w:p>
          <w:p w14:paraId="05C107A4" w14:textId="77777777" w:rsidR="00E265FD" w:rsidRPr="004A0C02" w:rsidRDefault="00E265FD" w:rsidP="00A67E00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4A0C02">
              <w:rPr>
                <w:sz w:val="20"/>
                <w:szCs w:val="20"/>
              </w:rPr>
              <w:t>priprava dokumentacije.</w:t>
            </w:r>
          </w:p>
        </w:tc>
      </w:tr>
      <w:tr w:rsidR="00E265FD" w:rsidRPr="0028614F" w14:paraId="470733FE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1A1493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C940EC4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 xml:space="preserve">referenčnega projekta </w:t>
            </w:r>
            <w:r w:rsidRPr="008C1B66">
              <w:rPr>
                <w:b/>
                <w:sz w:val="20"/>
                <w:szCs w:val="20"/>
              </w:rPr>
              <w:t>vzpostavitve ali vzdrževanja ali nadgradnje informacijs</w:t>
            </w:r>
            <w:r>
              <w:rPr>
                <w:b/>
                <w:sz w:val="20"/>
                <w:szCs w:val="20"/>
              </w:rPr>
              <w:t xml:space="preserve">kega sistema, </w:t>
            </w:r>
            <w:r w:rsidRPr="004A0C02">
              <w:rPr>
                <w:b/>
                <w:sz w:val="20"/>
                <w:szCs w:val="20"/>
              </w:rPr>
              <w:t xml:space="preserve">ki temelji na </w:t>
            </w:r>
            <w:proofErr w:type="spellStart"/>
            <w:r w:rsidRPr="004A0C02">
              <w:rPr>
                <w:b/>
                <w:sz w:val="20"/>
                <w:szCs w:val="20"/>
              </w:rPr>
              <w:t>Silverstripe</w:t>
            </w:r>
            <w:proofErr w:type="spellEnd"/>
            <w:r w:rsidRPr="004A0C02">
              <w:rPr>
                <w:b/>
                <w:sz w:val="20"/>
                <w:szCs w:val="20"/>
              </w:rPr>
              <w:t xml:space="preserve"> CMS-u in je primerljivo kompleksen s predmetom naročila</w:t>
            </w:r>
          </w:p>
        </w:tc>
      </w:tr>
      <w:tr w:rsidR="00E265FD" w:rsidRPr="0028614F" w14:paraId="6971DD1C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62795A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ED668FC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Naziv referenčnega projekta:</w:t>
            </w:r>
          </w:p>
          <w:p w14:paraId="7286459D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4298F79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50A5CC29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3C784D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E008DA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3FC055BB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23763A70" w14:textId="77777777" w:rsidTr="00A67E00">
        <w:trPr>
          <w:trHeight w:val="113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9629F3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D3F5B7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8864E4B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76EE8237" w14:textId="77777777" w:rsidTr="00A67E00">
        <w:trPr>
          <w:trHeight w:val="112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9AC8E18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D3D30F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4854C3F6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4573F3B6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7066D9E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A82722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29F209F0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1995CC6A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595773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7C9172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77E4A4DE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kontaktna oseba: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7D2AB79F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2CFCA6A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894F810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25FD3017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telefonska številka: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2B2609C6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AD343B9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D9FEE0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5713BC27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elektronski naslov:</w:t>
            </w:r>
            <w:r w:rsidRPr="0028614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25755115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51B018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DD6747" w14:textId="77777777" w:rsidR="00E265FD" w:rsidRPr="0028614F" w:rsidRDefault="00E265FD" w:rsidP="00A67E00">
            <w:pPr>
              <w:jc w:val="both"/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treh</w:t>
            </w:r>
            <w:r w:rsidRPr="0028614F">
              <w:rPr>
                <w:b/>
                <w:sz w:val="20"/>
                <w:szCs w:val="20"/>
              </w:rPr>
              <w:t xml:space="preserve"> let izkušenj</w:t>
            </w:r>
            <w:r>
              <w:rPr>
                <w:b/>
                <w:sz w:val="20"/>
                <w:szCs w:val="20"/>
              </w:rPr>
              <w:t xml:space="preserve"> na področjih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>a</w:t>
            </w:r>
            <w:r w:rsidRPr="004A0C02">
              <w:rPr>
                <w:b/>
                <w:sz w:val="20"/>
                <w:szCs w:val="20"/>
              </w:rPr>
              <w:t xml:space="preserve"> spletnih mest ali spletnih storitev v odzi</w:t>
            </w:r>
            <w:r>
              <w:rPr>
                <w:b/>
                <w:sz w:val="20"/>
                <w:szCs w:val="20"/>
              </w:rPr>
              <w:t>vni tehniki (</w:t>
            </w:r>
            <w:proofErr w:type="spellStart"/>
            <w:r>
              <w:rPr>
                <w:b/>
                <w:sz w:val="20"/>
                <w:szCs w:val="20"/>
              </w:rPr>
              <w:t>responsive</w:t>
            </w:r>
            <w:proofErr w:type="spellEnd"/>
            <w:r>
              <w:rPr>
                <w:b/>
                <w:sz w:val="20"/>
                <w:szCs w:val="20"/>
              </w:rPr>
              <w:t xml:space="preserve"> design),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 xml:space="preserve">a uporabniških vmesnikov in </w:t>
            </w:r>
            <w:r w:rsidRPr="004A0C02">
              <w:rPr>
                <w:b/>
                <w:sz w:val="20"/>
                <w:szCs w:val="20"/>
              </w:rPr>
              <w:t>oblikovanj</w:t>
            </w:r>
            <w:r>
              <w:rPr>
                <w:b/>
                <w:sz w:val="20"/>
                <w:szCs w:val="20"/>
              </w:rPr>
              <w:t>a predlog in elementov</w:t>
            </w:r>
          </w:p>
          <w:p w14:paraId="55CFF19F" w14:textId="77777777" w:rsidR="00E265FD" w:rsidRPr="0028614F" w:rsidRDefault="00E265FD" w:rsidP="00A67E00">
            <w:pPr>
              <w:jc w:val="both"/>
              <w:rPr>
                <w:sz w:val="20"/>
                <w:szCs w:val="20"/>
              </w:rPr>
            </w:pPr>
            <w:r w:rsidRPr="0028614F">
              <w:rPr>
                <w:i/>
                <w:sz w:val="20"/>
                <w:szCs w:val="20"/>
              </w:rPr>
              <w:t>/Ponudnik vpiše</w:t>
            </w:r>
            <w:r>
              <w:rPr>
                <w:i/>
                <w:sz w:val="20"/>
                <w:szCs w:val="20"/>
              </w:rPr>
              <w:t>, kako je kader pridobil izkušnje</w:t>
            </w:r>
            <w:r w:rsidRPr="0028614F">
              <w:rPr>
                <w:i/>
                <w:sz w:val="20"/>
                <w:szCs w:val="20"/>
              </w:rPr>
              <w:t>./</w:t>
            </w:r>
          </w:p>
        </w:tc>
      </w:tr>
      <w:tr w:rsidR="00E265FD" w:rsidRPr="0028614F" w14:paraId="099BAD71" w14:textId="77777777" w:rsidTr="00A67E00">
        <w:trPr>
          <w:trHeight w:val="131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B450D2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08D58FD" w14:textId="77777777" w:rsidR="00E265FD" w:rsidRPr="0028614F" w:rsidRDefault="00E265FD" w:rsidP="00A67E0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izkušenj: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5BFA3DA" w14:textId="13FDA1D0" w:rsidR="00E265FD" w:rsidRDefault="00E265FD" w:rsidP="002521C4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827"/>
        <w:gridCol w:w="3827"/>
      </w:tblGrid>
      <w:tr w:rsidR="00E265FD" w:rsidRPr="0028614F" w14:paraId="5BD424C9" w14:textId="77777777" w:rsidTr="00A67E00">
        <w:trPr>
          <w:trHeight w:val="227"/>
        </w:trPr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81F154F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Kader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6B81562E" w14:textId="3E036427" w:rsidR="00E265FD" w:rsidRPr="0028614F" w:rsidRDefault="00E265FD" w:rsidP="00A67E00">
            <w:pPr>
              <w:tabs>
                <w:tab w:val="left" w:pos="7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Sistemski administrator</w:t>
            </w:r>
          </w:p>
        </w:tc>
      </w:tr>
      <w:tr w:rsidR="00E265FD" w:rsidRPr="0028614F" w14:paraId="6DEA8F63" w14:textId="77777777" w:rsidTr="00A67E00">
        <w:trPr>
          <w:trHeight w:val="227"/>
        </w:trPr>
        <w:tc>
          <w:tcPr>
            <w:tcW w:w="1418" w:type="dxa"/>
            <w:tcBorders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4941972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Ime in priimek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  <w:hideMark/>
          </w:tcPr>
          <w:p w14:paraId="70A10FDD" w14:textId="77777777" w:rsidR="00E265FD" w:rsidRPr="0028614F" w:rsidRDefault="00E265FD" w:rsidP="00A67E00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</w:p>
        </w:tc>
      </w:tr>
      <w:tr w:rsidR="00E265FD" w:rsidRPr="0028614F" w14:paraId="1B798C83" w14:textId="77777777" w:rsidTr="00A67E00">
        <w:trPr>
          <w:trHeight w:val="227"/>
        </w:trPr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5A8BBDC7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Zaposlen pri</w:t>
            </w:r>
          </w:p>
          <w:p w14:paraId="3DFC5C07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18"/>
                <w:szCs w:val="18"/>
              </w:rPr>
              <w:t>/</w:t>
            </w:r>
            <w:r w:rsidRPr="0028614F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/>
            <w:vAlign w:val="center"/>
            <w:hideMark/>
          </w:tcPr>
          <w:p w14:paraId="15633F21" w14:textId="77777777" w:rsidR="00E265FD" w:rsidRPr="0028614F" w:rsidRDefault="00E265FD" w:rsidP="00A67E00">
            <w:pPr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28614F">
              <w:rPr>
                <w:b/>
                <w:sz w:val="20"/>
                <w:szCs w:val="20"/>
              </w:rPr>
              <w:instrText xml:space="preserve"> FORMTEXT </w:instrText>
            </w:r>
            <w:r w:rsidRPr="0028614F">
              <w:rPr>
                <w:b/>
                <w:sz w:val="20"/>
                <w:szCs w:val="20"/>
              </w:rPr>
            </w:r>
            <w:r w:rsidRPr="0028614F">
              <w:rPr>
                <w:b/>
                <w:sz w:val="20"/>
                <w:szCs w:val="20"/>
              </w:rPr>
              <w:fldChar w:fldCharType="separate"/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b/>
                <w:sz w:val="20"/>
                <w:szCs w:val="20"/>
              </w:rPr>
              <w:t> </w:t>
            </w:r>
            <w:r w:rsidRPr="0028614F">
              <w:rPr>
                <w:sz w:val="20"/>
                <w:szCs w:val="20"/>
              </w:rPr>
              <w:fldChar w:fldCharType="end"/>
            </w:r>
            <w:r w:rsidRPr="0028614F">
              <w:rPr>
                <w:sz w:val="20"/>
                <w:szCs w:val="20"/>
              </w:rPr>
              <w:t xml:space="preserve"> </w:t>
            </w:r>
            <w:r w:rsidRPr="0028614F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E265FD" w:rsidRPr="0028614F" w14:paraId="3BD39204" w14:textId="77777777" w:rsidTr="00A67E00">
        <w:trPr>
          <w:trHeight w:val="22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11047EC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Pogoji</w:t>
            </w:r>
          </w:p>
        </w:tc>
        <w:tc>
          <w:tcPr>
            <w:tcW w:w="76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34BC16" w14:textId="330CE882" w:rsidR="00E265FD" w:rsidRDefault="00E265FD" w:rsidP="00E265FD">
            <w:pPr>
              <w:jc w:val="both"/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Izjavljamo, da je kader v zadnjih </w:t>
            </w:r>
            <w:r w:rsidR="007A4443">
              <w:rPr>
                <w:sz w:val="20"/>
                <w:szCs w:val="20"/>
              </w:rPr>
              <w:t>petih</w:t>
            </w:r>
            <w:r w:rsidRPr="0028614F">
              <w:rPr>
                <w:sz w:val="20"/>
                <w:szCs w:val="20"/>
              </w:rPr>
              <w:t xml:space="preserve"> letih,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28614F">
              <w:rPr>
                <w:sz w:val="20"/>
                <w:szCs w:val="20"/>
              </w:rPr>
              <w:t xml:space="preserve">ortalu javnih naročil, v </w:t>
            </w:r>
            <w:r>
              <w:rPr>
                <w:sz w:val="20"/>
                <w:szCs w:val="20"/>
              </w:rPr>
              <w:t>vlogi sistemskega administratorja</w:t>
            </w:r>
            <w:r w:rsidRPr="004A0C02">
              <w:rPr>
                <w:sz w:val="20"/>
                <w:szCs w:val="20"/>
              </w:rPr>
              <w:t xml:space="preserve"> uspešno sodeloval pri vsaj enem projektu vzpostavitve ali vzdrževanja ali nadgradnje informacijskega sistema, ki </w:t>
            </w:r>
            <w:r>
              <w:rPr>
                <w:sz w:val="20"/>
                <w:szCs w:val="20"/>
              </w:rPr>
              <w:t xml:space="preserve">za spletno gostovanje uporablja tehnologije </w:t>
            </w:r>
            <w:r w:rsidRPr="00E265FD">
              <w:rPr>
                <w:sz w:val="20"/>
                <w:szCs w:val="20"/>
              </w:rPr>
              <w:t xml:space="preserve">Linux, </w:t>
            </w:r>
            <w:proofErr w:type="spellStart"/>
            <w:r w:rsidRPr="00E265FD">
              <w:rPr>
                <w:sz w:val="20"/>
                <w:szCs w:val="20"/>
              </w:rPr>
              <w:t>Apache</w:t>
            </w:r>
            <w:proofErr w:type="spellEnd"/>
            <w:r w:rsidRPr="00E265FD">
              <w:rPr>
                <w:sz w:val="20"/>
                <w:szCs w:val="20"/>
              </w:rPr>
              <w:t xml:space="preserve">, </w:t>
            </w:r>
            <w:proofErr w:type="spellStart"/>
            <w:r w:rsidRPr="00E265FD">
              <w:rPr>
                <w:sz w:val="20"/>
                <w:szCs w:val="20"/>
              </w:rPr>
              <w:t>MySQL</w:t>
            </w:r>
            <w:proofErr w:type="spellEnd"/>
            <w:r w:rsidRPr="00E265FD">
              <w:rPr>
                <w:sz w:val="20"/>
                <w:szCs w:val="20"/>
              </w:rPr>
              <w:t xml:space="preserve"> oz. </w:t>
            </w:r>
            <w:proofErr w:type="spellStart"/>
            <w:r w:rsidRPr="00E265FD">
              <w:rPr>
                <w:sz w:val="20"/>
                <w:szCs w:val="20"/>
              </w:rPr>
              <w:t>MariaDB</w:t>
            </w:r>
            <w:proofErr w:type="spellEnd"/>
            <w:r w:rsidRPr="00E265FD">
              <w:rPr>
                <w:sz w:val="20"/>
                <w:szCs w:val="20"/>
              </w:rPr>
              <w:t xml:space="preserve"> in PHP</w:t>
            </w:r>
            <w:r>
              <w:rPr>
                <w:sz w:val="20"/>
                <w:szCs w:val="20"/>
              </w:rPr>
              <w:t xml:space="preserve"> in ima vsaj tri leta izkušenj na naslednjih področjih:</w:t>
            </w:r>
          </w:p>
          <w:p w14:paraId="0E18E263" w14:textId="77777777" w:rsidR="00E265FD" w:rsidRPr="00E265FD" w:rsidRDefault="00E265FD" w:rsidP="00E265FD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265FD">
              <w:rPr>
                <w:sz w:val="20"/>
                <w:szCs w:val="20"/>
              </w:rPr>
              <w:t>načrtovanje tehničnih rešitev;</w:t>
            </w:r>
          </w:p>
          <w:p w14:paraId="6BB1AE14" w14:textId="77777777" w:rsidR="00E265FD" w:rsidRPr="00E265FD" w:rsidRDefault="00E265FD" w:rsidP="00E265FD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265FD">
              <w:rPr>
                <w:sz w:val="20"/>
                <w:szCs w:val="20"/>
              </w:rPr>
              <w:t>administracija Linux;</w:t>
            </w:r>
          </w:p>
          <w:p w14:paraId="1A70255C" w14:textId="77777777" w:rsidR="00E265FD" w:rsidRPr="00E265FD" w:rsidRDefault="00E265FD" w:rsidP="00E265FD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265FD">
              <w:rPr>
                <w:sz w:val="20"/>
                <w:szCs w:val="20"/>
              </w:rPr>
              <w:t xml:space="preserve">administracija spletnega strežnika </w:t>
            </w:r>
            <w:proofErr w:type="spellStart"/>
            <w:r w:rsidRPr="00E265FD">
              <w:rPr>
                <w:sz w:val="20"/>
                <w:szCs w:val="20"/>
              </w:rPr>
              <w:t>Apache</w:t>
            </w:r>
            <w:proofErr w:type="spellEnd"/>
            <w:r w:rsidRPr="00E265FD">
              <w:rPr>
                <w:sz w:val="20"/>
                <w:szCs w:val="20"/>
              </w:rPr>
              <w:t>;</w:t>
            </w:r>
          </w:p>
          <w:p w14:paraId="5B560A12" w14:textId="77777777" w:rsidR="00E265FD" w:rsidRPr="00E265FD" w:rsidRDefault="00E265FD" w:rsidP="00E265FD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265FD">
              <w:rPr>
                <w:sz w:val="20"/>
                <w:szCs w:val="20"/>
              </w:rPr>
              <w:t xml:space="preserve">administracija baznega strežnika </w:t>
            </w:r>
            <w:proofErr w:type="spellStart"/>
            <w:r w:rsidRPr="00E265FD">
              <w:rPr>
                <w:sz w:val="20"/>
                <w:szCs w:val="20"/>
              </w:rPr>
              <w:t>MySQL</w:t>
            </w:r>
            <w:proofErr w:type="spellEnd"/>
            <w:r w:rsidRPr="00E265FD">
              <w:rPr>
                <w:sz w:val="20"/>
                <w:szCs w:val="20"/>
              </w:rPr>
              <w:t xml:space="preserve"> oz. </w:t>
            </w:r>
            <w:proofErr w:type="spellStart"/>
            <w:r w:rsidRPr="00E265FD">
              <w:rPr>
                <w:sz w:val="20"/>
                <w:szCs w:val="20"/>
              </w:rPr>
              <w:t>MariaDB</w:t>
            </w:r>
            <w:proofErr w:type="spellEnd"/>
            <w:r w:rsidRPr="00E265FD">
              <w:rPr>
                <w:sz w:val="20"/>
                <w:szCs w:val="20"/>
              </w:rPr>
              <w:t>;</w:t>
            </w:r>
          </w:p>
          <w:p w14:paraId="0ECD319A" w14:textId="77777777" w:rsidR="00E265FD" w:rsidRPr="00E265FD" w:rsidRDefault="00E265FD" w:rsidP="00E265FD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proofErr w:type="spellStart"/>
            <w:r w:rsidRPr="00E265FD">
              <w:rPr>
                <w:sz w:val="20"/>
                <w:szCs w:val="20"/>
              </w:rPr>
              <w:t>MySQL</w:t>
            </w:r>
            <w:proofErr w:type="spellEnd"/>
            <w:r w:rsidRPr="00E265FD">
              <w:rPr>
                <w:sz w:val="20"/>
                <w:szCs w:val="20"/>
              </w:rPr>
              <w:t xml:space="preserve"> replikacija;</w:t>
            </w:r>
          </w:p>
          <w:p w14:paraId="49C59435" w14:textId="1A694086" w:rsidR="00E265FD" w:rsidRPr="004A0C02" w:rsidRDefault="00E265FD" w:rsidP="00E265FD">
            <w:pPr>
              <w:pStyle w:val="Odstavekseznama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265FD">
              <w:rPr>
                <w:sz w:val="20"/>
                <w:szCs w:val="20"/>
              </w:rPr>
              <w:t>priprava dokumentacije.</w:t>
            </w:r>
          </w:p>
        </w:tc>
      </w:tr>
      <w:tr w:rsidR="00E265FD" w:rsidRPr="0028614F" w14:paraId="5A81FEFA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E957859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736C075" w14:textId="50EAEE70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 xml:space="preserve">referenčnega projekta </w:t>
            </w:r>
            <w:r w:rsidRPr="008C1B66">
              <w:rPr>
                <w:b/>
                <w:sz w:val="20"/>
                <w:szCs w:val="20"/>
              </w:rPr>
              <w:t>vzpostavitve ali vzdrževanja ali nadgradnje informacijs</w:t>
            </w:r>
            <w:r>
              <w:rPr>
                <w:b/>
                <w:sz w:val="20"/>
                <w:szCs w:val="20"/>
              </w:rPr>
              <w:t xml:space="preserve">kega sistema, </w:t>
            </w:r>
            <w:r w:rsidRPr="004A0C02">
              <w:rPr>
                <w:b/>
                <w:sz w:val="20"/>
                <w:szCs w:val="20"/>
              </w:rPr>
              <w:t xml:space="preserve">ki </w:t>
            </w:r>
            <w:r w:rsidRPr="00E265FD">
              <w:rPr>
                <w:b/>
                <w:sz w:val="20"/>
                <w:szCs w:val="20"/>
              </w:rPr>
              <w:t xml:space="preserve">za spletno gostovanje uporablja tehnologije Linux, </w:t>
            </w:r>
            <w:proofErr w:type="spellStart"/>
            <w:r w:rsidRPr="00E265FD">
              <w:rPr>
                <w:b/>
                <w:sz w:val="20"/>
                <w:szCs w:val="20"/>
              </w:rPr>
              <w:t>Apache</w:t>
            </w:r>
            <w:proofErr w:type="spellEnd"/>
            <w:r w:rsidRPr="00E265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E265FD">
              <w:rPr>
                <w:b/>
                <w:sz w:val="20"/>
                <w:szCs w:val="20"/>
              </w:rPr>
              <w:t>MySQL</w:t>
            </w:r>
            <w:proofErr w:type="spellEnd"/>
            <w:r w:rsidRPr="00E265FD">
              <w:rPr>
                <w:b/>
                <w:sz w:val="20"/>
                <w:szCs w:val="20"/>
              </w:rPr>
              <w:t xml:space="preserve"> oz. </w:t>
            </w:r>
            <w:proofErr w:type="spellStart"/>
            <w:r w:rsidRPr="00E265FD">
              <w:rPr>
                <w:b/>
                <w:sz w:val="20"/>
                <w:szCs w:val="20"/>
              </w:rPr>
              <w:t>MariaDB</w:t>
            </w:r>
            <w:proofErr w:type="spellEnd"/>
            <w:r w:rsidRPr="00E265FD">
              <w:rPr>
                <w:b/>
                <w:sz w:val="20"/>
                <w:szCs w:val="20"/>
              </w:rPr>
              <w:t xml:space="preserve"> in PHP</w:t>
            </w:r>
          </w:p>
        </w:tc>
      </w:tr>
      <w:tr w:rsidR="00E265FD" w:rsidRPr="0028614F" w14:paraId="6C5304A2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81F98AF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F313F92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Naziv referenčnega projekta:</w:t>
            </w:r>
          </w:p>
          <w:p w14:paraId="1F60C79E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ED6AA60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48DAC324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7E599EF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E4F52FF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Opis dela na referenčnem projektu: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542FCD10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4B8607B2" w14:textId="77777777" w:rsidTr="00A67E00">
        <w:trPr>
          <w:trHeight w:val="113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B7D1E3D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9FDBBB0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Datum začetka in zaključenosti dela na projektu: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76162B3F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začetka: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0C948918" w14:textId="77777777" w:rsidTr="00A67E00">
        <w:trPr>
          <w:trHeight w:val="112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FE22296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155B60C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035D761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t xml:space="preserve">Datum zaključenosti: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1F24F445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95C23ED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B1C82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Naročnik referenčnega projekta: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56E15FCC" w14:textId="77777777" w:rsidR="00E265FD" w:rsidRPr="0028614F" w:rsidRDefault="00E265FD" w:rsidP="00A67E00">
            <w:pPr>
              <w:rPr>
                <w:bCs/>
                <w:color w:val="000000"/>
                <w:sz w:val="20"/>
                <w:szCs w:val="20"/>
              </w:rPr>
            </w:pP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601AE348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7BBC8C4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A11EEE8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Predmetno izjavo je mogoče preveriti pri kontaktni osebi naročnika projekta: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7E6E6"/>
            <w:vAlign w:val="center"/>
          </w:tcPr>
          <w:p w14:paraId="0D06FCBF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kontaktna oseba: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6F20E5E5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8E2E55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9418F2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038DB9E3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 xml:space="preserve">telefonska številka: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591BA1C4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C207761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90A15F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1B8BB140" w14:textId="77777777" w:rsidR="00E265FD" w:rsidRPr="0028614F" w:rsidRDefault="00E265FD" w:rsidP="00A67E00">
            <w:pPr>
              <w:rPr>
                <w:sz w:val="20"/>
                <w:szCs w:val="20"/>
              </w:rPr>
            </w:pPr>
            <w:r w:rsidRPr="0028614F">
              <w:rPr>
                <w:sz w:val="20"/>
                <w:szCs w:val="20"/>
              </w:rPr>
              <w:t>elektronski naslov:</w:t>
            </w:r>
            <w:r w:rsidRPr="0028614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E265FD" w:rsidRPr="0028614F" w14:paraId="3657BEFF" w14:textId="77777777" w:rsidTr="00A67E00">
        <w:trPr>
          <w:trHeight w:val="227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419BAEA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246D43" w14:textId="33ABEF9B" w:rsidR="00E265FD" w:rsidRPr="0028614F" w:rsidRDefault="00E265FD" w:rsidP="00E265FD">
            <w:pPr>
              <w:jc w:val="both"/>
              <w:rPr>
                <w:b/>
                <w:sz w:val="20"/>
                <w:szCs w:val="20"/>
              </w:rPr>
            </w:pPr>
            <w:r w:rsidRPr="0028614F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treh</w:t>
            </w:r>
            <w:r w:rsidRPr="0028614F">
              <w:rPr>
                <w:b/>
                <w:sz w:val="20"/>
                <w:szCs w:val="20"/>
              </w:rPr>
              <w:t xml:space="preserve"> let izkušenj</w:t>
            </w:r>
            <w:r>
              <w:rPr>
                <w:b/>
                <w:sz w:val="20"/>
                <w:szCs w:val="20"/>
              </w:rPr>
              <w:t xml:space="preserve"> na področjih </w:t>
            </w:r>
            <w:r w:rsidRPr="00E265FD">
              <w:rPr>
                <w:b/>
                <w:sz w:val="20"/>
                <w:szCs w:val="20"/>
              </w:rPr>
              <w:t>načrtovanj</w:t>
            </w:r>
            <w:r>
              <w:rPr>
                <w:b/>
                <w:sz w:val="20"/>
                <w:szCs w:val="20"/>
              </w:rPr>
              <w:t>a</w:t>
            </w:r>
            <w:r w:rsidRPr="00E265FD">
              <w:rPr>
                <w:b/>
                <w:sz w:val="20"/>
                <w:szCs w:val="20"/>
              </w:rPr>
              <w:t xml:space="preserve"> tehničnih rešitev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E265FD">
              <w:rPr>
                <w:b/>
                <w:sz w:val="20"/>
                <w:szCs w:val="20"/>
              </w:rPr>
              <w:t>administracij</w:t>
            </w:r>
            <w:r>
              <w:rPr>
                <w:b/>
                <w:sz w:val="20"/>
                <w:szCs w:val="20"/>
              </w:rPr>
              <w:t>e</w:t>
            </w:r>
            <w:r w:rsidRPr="00E265FD">
              <w:rPr>
                <w:b/>
                <w:sz w:val="20"/>
                <w:szCs w:val="20"/>
              </w:rPr>
              <w:t xml:space="preserve"> Linux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E265FD">
              <w:rPr>
                <w:b/>
                <w:sz w:val="20"/>
                <w:szCs w:val="20"/>
              </w:rPr>
              <w:t>administracij</w:t>
            </w:r>
            <w:r>
              <w:rPr>
                <w:b/>
                <w:sz w:val="20"/>
                <w:szCs w:val="20"/>
              </w:rPr>
              <w:t>e</w:t>
            </w:r>
            <w:r w:rsidRPr="00E265FD">
              <w:rPr>
                <w:b/>
                <w:sz w:val="20"/>
                <w:szCs w:val="20"/>
              </w:rPr>
              <w:t xml:space="preserve"> spletnega strežnika </w:t>
            </w:r>
            <w:proofErr w:type="spellStart"/>
            <w:r w:rsidRPr="00E265FD">
              <w:rPr>
                <w:b/>
                <w:sz w:val="20"/>
                <w:szCs w:val="20"/>
              </w:rPr>
              <w:t>Apache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r w:rsidRPr="00E265FD">
              <w:rPr>
                <w:b/>
                <w:sz w:val="20"/>
                <w:szCs w:val="20"/>
              </w:rPr>
              <w:t>administracij</w:t>
            </w:r>
            <w:r>
              <w:rPr>
                <w:b/>
                <w:sz w:val="20"/>
                <w:szCs w:val="20"/>
              </w:rPr>
              <w:t>e</w:t>
            </w:r>
            <w:r w:rsidRPr="00E265FD">
              <w:rPr>
                <w:b/>
                <w:sz w:val="20"/>
                <w:szCs w:val="20"/>
              </w:rPr>
              <w:t xml:space="preserve"> baznega strežnika </w:t>
            </w:r>
            <w:proofErr w:type="spellStart"/>
            <w:r w:rsidRPr="00E265FD">
              <w:rPr>
                <w:b/>
                <w:sz w:val="20"/>
                <w:szCs w:val="20"/>
              </w:rPr>
              <w:t>MySQL</w:t>
            </w:r>
            <w:proofErr w:type="spellEnd"/>
            <w:r w:rsidRPr="00E265FD">
              <w:rPr>
                <w:b/>
                <w:sz w:val="20"/>
                <w:szCs w:val="20"/>
              </w:rPr>
              <w:t xml:space="preserve"> oz. </w:t>
            </w:r>
            <w:proofErr w:type="spellStart"/>
            <w:r w:rsidRPr="00E265FD">
              <w:rPr>
                <w:b/>
                <w:sz w:val="20"/>
                <w:szCs w:val="20"/>
              </w:rPr>
              <w:t>MariaDB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E265FD">
              <w:rPr>
                <w:b/>
                <w:sz w:val="20"/>
                <w:szCs w:val="20"/>
              </w:rPr>
              <w:t>MySQL</w:t>
            </w:r>
            <w:proofErr w:type="spellEnd"/>
            <w:r w:rsidRPr="00E265FD">
              <w:rPr>
                <w:b/>
                <w:sz w:val="20"/>
                <w:szCs w:val="20"/>
              </w:rPr>
              <w:t xml:space="preserve"> replikacij</w:t>
            </w:r>
            <w:r>
              <w:rPr>
                <w:b/>
                <w:sz w:val="20"/>
                <w:szCs w:val="20"/>
              </w:rPr>
              <w:t xml:space="preserve">e in </w:t>
            </w:r>
            <w:r w:rsidRPr="00E265FD">
              <w:rPr>
                <w:b/>
                <w:sz w:val="20"/>
                <w:szCs w:val="20"/>
              </w:rPr>
              <w:tab/>
              <w:t>priprav</w:t>
            </w:r>
            <w:r>
              <w:rPr>
                <w:b/>
                <w:sz w:val="20"/>
                <w:szCs w:val="20"/>
              </w:rPr>
              <w:t>e</w:t>
            </w:r>
            <w:r w:rsidRPr="00E265FD">
              <w:rPr>
                <w:b/>
                <w:sz w:val="20"/>
                <w:szCs w:val="20"/>
              </w:rPr>
              <w:t xml:space="preserve"> dokumentacije.</w:t>
            </w:r>
          </w:p>
          <w:p w14:paraId="22807D68" w14:textId="77777777" w:rsidR="00E265FD" w:rsidRPr="0028614F" w:rsidRDefault="00E265FD" w:rsidP="00A67E00">
            <w:pPr>
              <w:jc w:val="both"/>
              <w:rPr>
                <w:sz w:val="20"/>
                <w:szCs w:val="20"/>
              </w:rPr>
            </w:pPr>
            <w:r w:rsidRPr="0028614F">
              <w:rPr>
                <w:i/>
                <w:sz w:val="20"/>
                <w:szCs w:val="20"/>
              </w:rPr>
              <w:t>/Ponudnik vpiše</w:t>
            </w:r>
            <w:r>
              <w:rPr>
                <w:i/>
                <w:sz w:val="20"/>
                <w:szCs w:val="20"/>
              </w:rPr>
              <w:t>, kako je kader pridobil izkušnje</w:t>
            </w:r>
            <w:r w:rsidRPr="0028614F">
              <w:rPr>
                <w:i/>
                <w:sz w:val="20"/>
                <w:szCs w:val="20"/>
              </w:rPr>
              <w:t>./</w:t>
            </w:r>
          </w:p>
        </w:tc>
      </w:tr>
      <w:tr w:rsidR="00E265FD" w:rsidRPr="0028614F" w14:paraId="1E3A895D" w14:textId="77777777" w:rsidTr="00A67E00">
        <w:trPr>
          <w:trHeight w:val="131"/>
        </w:trPr>
        <w:tc>
          <w:tcPr>
            <w:tcW w:w="1418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F4709A9" w14:textId="77777777" w:rsidR="00E265FD" w:rsidRPr="0028614F" w:rsidRDefault="00E265FD" w:rsidP="00A67E00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4A8E1B" w14:textId="77777777" w:rsidR="00E265FD" w:rsidRPr="0028614F" w:rsidRDefault="00E265FD" w:rsidP="00A67E00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Opis izkušenj: 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8614F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8614F">
              <w:rPr>
                <w:bCs/>
                <w:color w:val="000000"/>
                <w:sz w:val="20"/>
                <w:szCs w:val="20"/>
              </w:rPr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t> </w:t>
            </w:r>
            <w:r w:rsidRPr="0028614F">
              <w:rPr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1F4CFFE" w14:textId="77777777" w:rsidR="00E265FD" w:rsidRDefault="00E265FD" w:rsidP="002521C4">
      <w:pPr>
        <w:jc w:val="both"/>
        <w:rPr>
          <w:sz w:val="20"/>
          <w:szCs w:val="20"/>
        </w:rPr>
      </w:pPr>
    </w:p>
    <w:p w14:paraId="339C4EEF" w14:textId="1A8D2B82" w:rsidR="00001D2F" w:rsidRPr="004374D1" w:rsidRDefault="00001D2F" w:rsidP="00371E09">
      <w:pPr>
        <w:pStyle w:val="Naslov1"/>
        <w:numPr>
          <w:ilvl w:val="0"/>
          <w:numId w:val="0"/>
        </w:numPr>
        <w:spacing w:before="0" w:after="0"/>
        <w:ind w:left="578" w:hanging="578"/>
        <w:jc w:val="both"/>
        <w:rPr>
          <w:sz w:val="20"/>
          <w:szCs w:val="20"/>
        </w:rPr>
      </w:pPr>
      <w:r>
        <w:rPr>
          <w:sz w:val="20"/>
          <w:szCs w:val="20"/>
        </w:rPr>
        <w:t>MERILO</w:t>
      </w:r>
    </w:p>
    <w:p w14:paraId="0E8D05E9" w14:textId="77777777" w:rsidR="002521C4" w:rsidRDefault="002521C4" w:rsidP="002521C4">
      <w:pPr>
        <w:jc w:val="both"/>
        <w:rPr>
          <w:sz w:val="20"/>
          <w:szCs w:val="20"/>
        </w:rPr>
      </w:pPr>
    </w:p>
    <w:p w14:paraId="53288260" w14:textId="16825924" w:rsidR="00283F61" w:rsidRPr="001C5FD9" w:rsidRDefault="00283F61" w:rsidP="00283F61">
      <w:pPr>
        <w:spacing w:line="276" w:lineRule="auto"/>
        <w:jc w:val="both"/>
        <w:rPr>
          <w:b/>
          <w:sz w:val="20"/>
          <w:szCs w:val="20"/>
        </w:rPr>
      </w:pPr>
      <w:r w:rsidRPr="001C5FD9">
        <w:rPr>
          <w:b/>
          <w:sz w:val="20"/>
          <w:szCs w:val="20"/>
        </w:rPr>
        <w:t xml:space="preserve">DODATNI </w:t>
      </w:r>
      <w:r w:rsidR="001C5FD9" w:rsidRPr="001C5FD9">
        <w:rPr>
          <w:b/>
          <w:sz w:val="20"/>
          <w:szCs w:val="20"/>
        </w:rPr>
        <w:t>PRIJAVLJEN KADER</w:t>
      </w:r>
      <w:r w:rsidRPr="001C5FD9">
        <w:rPr>
          <w:b/>
          <w:sz w:val="20"/>
          <w:szCs w:val="20"/>
        </w:rPr>
        <w:t xml:space="preserve"> (M</w:t>
      </w:r>
      <w:r w:rsidRPr="001C5FD9">
        <w:rPr>
          <w:b/>
          <w:sz w:val="20"/>
          <w:szCs w:val="20"/>
          <w:vertAlign w:val="subscript"/>
        </w:rPr>
        <w:t>1</w:t>
      </w:r>
      <w:r w:rsidRPr="001C5FD9">
        <w:rPr>
          <w:b/>
          <w:sz w:val="20"/>
          <w:szCs w:val="20"/>
        </w:rPr>
        <w:t>):</w:t>
      </w:r>
    </w:p>
    <w:p w14:paraId="523672CC" w14:textId="78F87543" w:rsidR="001C5FD9" w:rsidRDefault="001C5FD9" w:rsidP="00283F61">
      <w:pPr>
        <w:jc w:val="both"/>
        <w:rPr>
          <w:sz w:val="20"/>
          <w:szCs w:val="20"/>
        </w:rPr>
      </w:pPr>
    </w:p>
    <w:p w14:paraId="339A3AC7" w14:textId="13A4112F" w:rsidR="001C5FD9" w:rsidRPr="00724429" w:rsidRDefault="00724429" w:rsidP="00283F61">
      <w:pPr>
        <w:jc w:val="both"/>
        <w:rPr>
          <w:i/>
          <w:iCs/>
          <w:sz w:val="20"/>
          <w:szCs w:val="20"/>
        </w:rPr>
      </w:pPr>
      <w:r w:rsidRPr="00724429">
        <w:rPr>
          <w:i/>
          <w:iCs/>
          <w:sz w:val="20"/>
          <w:szCs w:val="20"/>
        </w:rPr>
        <w:t xml:space="preserve">/Ponudnik v skladu s točko </w:t>
      </w:r>
      <w:r w:rsidRPr="00724429">
        <w:rPr>
          <w:i/>
          <w:iCs/>
          <w:sz w:val="20"/>
          <w:szCs w:val="20"/>
        </w:rPr>
        <w:t>10</w:t>
      </w:r>
      <w:r w:rsidRPr="00724429">
        <w:rPr>
          <w:i/>
          <w:iCs/>
          <w:sz w:val="20"/>
          <w:szCs w:val="20"/>
        </w:rPr>
        <w:t xml:space="preserve"> navodil </w:t>
      </w:r>
      <w:r w:rsidR="001C5FD9" w:rsidRPr="00724429">
        <w:rPr>
          <w:i/>
          <w:iCs/>
          <w:sz w:val="20"/>
          <w:szCs w:val="20"/>
        </w:rPr>
        <w:t>za izpolnjevanje merila M</w:t>
      </w:r>
      <w:r w:rsidR="001C5FD9" w:rsidRPr="00724429">
        <w:rPr>
          <w:i/>
          <w:iCs/>
          <w:sz w:val="20"/>
          <w:szCs w:val="20"/>
          <w:vertAlign w:val="subscript"/>
        </w:rPr>
        <w:t>1</w:t>
      </w:r>
      <w:r w:rsidR="001C5FD9" w:rsidRPr="00724429">
        <w:rPr>
          <w:i/>
          <w:iCs/>
          <w:sz w:val="20"/>
          <w:szCs w:val="20"/>
        </w:rPr>
        <w:t xml:space="preserve"> </w:t>
      </w:r>
      <w:r w:rsidR="001C5FD9" w:rsidRPr="00724429">
        <w:rPr>
          <w:i/>
          <w:iCs/>
          <w:sz w:val="20"/>
          <w:szCs w:val="20"/>
        </w:rPr>
        <w:t xml:space="preserve">kopira in izpolni </w:t>
      </w:r>
      <w:r w:rsidR="001C5FD9" w:rsidRPr="00724429">
        <w:rPr>
          <w:i/>
          <w:iCs/>
          <w:sz w:val="20"/>
          <w:szCs w:val="20"/>
        </w:rPr>
        <w:t>tabel</w:t>
      </w:r>
      <w:r w:rsidR="001C5FD9" w:rsidRPr="00724429">
        <w:rPr>
          <w:i/>
          <w:iCs/>
          <w:sz w:val="20"/>
          <w:szCs w:val="20"/>
        </w:rPr>
        <w:t>o za tisti profil kadra, za katerega ga ponudnik prijavlja</w:t>
      </w:r>
      <w:r w:rsidRPr="00724429">
        <w:rPr>
          <w:i/>
          <w:iCs/>
          <w:sz w:val="20"/>
          <w:szCs w:val="20"/>
        </w:rPr>
        <w:t>/</w:t>
      </w:r>
    </w:p>
    <w:sectPr w:rsidR="001C5FD9" w:rsidRPr="00724429" w:rsidSect="00BB3EF3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5CF3" w14:textId="77777777" w:rsidR="007611EB" w:rsidRDefault="007611EB">
      <w:r>
        <w:separator/>
      </w:r>
    </w:p>
  </w:endnote>
  <w:endnote w:type="continuationSeparator" w:id="0">
    <w:p w14:paraId="702413DB" w14:textId="77777777" w:rsidR="007611EB" w:rsidRDefault="007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672A5B56" w:rsidR="007611EB" w:rsidRPr="00BB4775" w:rsidRDefault="00BB4775" w:rsidP="00FC2E9A">
    <w:pPr>
      <w:pStyle w:val="Noga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OD</w:t>
    </w:r>
    <w:r w:rsidR="007611EB">
      <w:rPr>
        <w:sz w:val="18"/>
        <w:szCs w:val="18"/>
      </w:rPr>
      <w:t>SPOT</w:t>
    </w:r>
    <w:r w:rsidR="007611EB" w:rsidRPr="001A6C58">
      <w:rPr>
        <w:sz w:val="18"/>
        <w:szCs w:val="18"/>
      </w:rPr>
      <w:t>-</w:t>
    </w:r>
    <w:r>
      <w:rPr>
        <w:sz w:val="18"/>
        <w:szCs w:val="18"/>
      </w:rPr>
      <w:t>31</w:t>
    </w:r>
    <w:r w:rsidR="007611EB" w:rsidRPr="001A6C58">
      <w:rPr>
        <w:sz w:val="18"/>
        <w:szCs w:val="18"/>
      </w:rPr>
      <w:t>/20</w:t>
    </w:r>
    <w:r w:rsidR="007611EB">
      <w:rPr>
        <w:sz w:val="18"/>
        <w:szCs w:val="18"/>
      </w:rPr>
      <w:t>2</w:t>
    </w:r>
    <w:r>
      <w:rPr>
        <w:sz w:val="18"/>
        <w:szCs w:val="18"/>
      </w:rPr>
      <w:t>2</w:t>
    </w:r>
    <w:r w:rsidR="007611EB" w:rsidRPr="001A6C58">
      <w:rPr>
        <w:sz w:val="18"/>
        <w:szCs w:val="18"/>
      </w:rPr>
      <w:tab/>
    </w:r>
    <w:r w:rsidR="007611EB" w:rsidRPr="001A6C58">
      <w:rPr>
        <w:sz w:val="18"/>
        <w:szCs w:val="18"/>
      </w:rPr>
      <w:tab/>
      <w:t xml:space="preserve">Stran </w:t>
    </w:r>
    <w:r w:rsidR="007611EB" w:rsidRPr="001A6C58">
      <w:rPr>
        <w:sz w:val="18"/>
        <w:szCs w:val="18"/>
      </w:rPr>
      <w:fldChar w:fldCharType="begin"/>
    </w:r>
    <w:r w:rsidR="007611EB" w:rsidRPr="001A6C58">
      <w:rPr>
        <w:sz w:val="18"/>
        <w:szCs w:val="18"/>
      </w:rPr>
      <w:instrText xml:space="preserve"> PAGE  \* Arabic  \* MERGEFORMAT </w:instrText>
    </w:r>
    <w:r w:rsidR="007611EB"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="007611EB" w:rsidRPr="001A6C58">
      <w:rPr>
        <w:sz w:val="18"/>
        <w:szCs w:val="18"/>
      </w:rPr>
      <w:fldChar w:fldCharType="end"/>
    </w:r>
    <w:r w:rsidR="007611EB" w:rsidRPr="001A6C58">
      <w:rPr>
        <w:sz w:val="18"/>
        <w:szCs w:val="18"/>
      </w:rPr>
      <w:t xml:space="preserve"> od </w:t>
    </w:r>
    <w:r w:rsidR="007611EB" w:rsidRPr="001A6C58">
      <w:rPr>
        <w:sz w:val="18"/>
        <w:szCs w:val="18"/>
      </w:rPr>
      <w:fldChar w:fldCharType="begin"/>
    </w:r>
    <w:r w:rsidR="007611EB" w:rsidRPr="001A6C58">
      <w:rPr>
        <w:sz w:val="18"/>
        <w:szCs w:val="18"/>
      </w:rPr>
      <w:instrText xml:space="preserve"> NUMPAGES  \* Arabic  \* MERGEFORMAT </w:instrText>
    </w:r>
    <w:r w:rsidR="007611EB"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="007611EB"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80F7" w14:textId="77777777" w:rsidR="007611EB" w:rsidRDefault="007611EB">
      <w:r>
        <w:separator/>
      </w:r>
    </w:p>
  </w:footnote>
  <w:footnote w:type="continuationSeparator" w:id="0">
    <w:p w14:paraId="57A7A621" w14:textId="77777777" w:rsidR="007611EB" w:rsidRDefault="0076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6E60A22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  <w:r>
      <w:rPr>
        <w:sz w:val="20"/>
        <w:szCs w:val="20"/>
      </w:rPr>
      <w:t>Obrazec Prijava kadra in merilo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42C2A" w14:textId="4AD947BF" w:rsidR="007611EB" w:rsidRPr="002402FA" w:rsidRDefault="00BB4775" w:rsidP="009D178E">
    <w:pPr>
      <w:pStyle w:val="Glava"/>
      <w:tabs>
        <w:tab w:val="clear" w:pos="4536"/>
        <w:tab w:val="clear" w:pos="9072"/>
        <w:tab w:val="left" w:pos="1950"/>
      </w:tabs>
    </w:pPr>
    <w:r>
      <w:rPr>
        <w:sz w:val="20"/>
        <w:szCs w:val="20"/>
      </w:rPr>
      <w:t>Obrazec Prijava kadra in merilo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2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9"/>
  </w:num>
  <w:num w:numId="4">
    <w:abstractNumId w:val="17"/>
  </w:num>
  <w:num w:numId="5">
    <w:abstractNumId w:val="5"/>
  </w:num>
  <w:num w:numId="6">
    <w:abstractNumId w:val="21"/>
  </w:num>
  <w:num w:numId="7">
    <w:abstractNumId w:val="4"/>
  </w:num>
  <w:num w:numId="8">
    <w:abstractNumId w:val="22"/>
  </w:num>
  <w:num w:numId="9">
    <w:abstractNumId w:val="2"/>
  </w:num>
  <w:num w:numId="10">
    <w:abstractNumId w:val="22"/>
  </w:num>
  <w:num w:numId="11">
    <w:abstractNumId w:val="8"/>
  </w:num>
  <w:num w:numId="12">
    <w:abstractNumId w:val="10"/>
  </w:num>
  <w:num w:numId="13">
    <w:abstractNumId w:val="22"/>
  </w:num>
  <w:num w:numId="14">
    <w:abstractNumId w:val="24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3"/>
  </w:num>
  <w:num w:numId="20">
    <w:abstractNumId w:val="7"/>
  </w:num>
  <w:num w:numId="21">
    <w:abstractNumId w:val="22"/>
  </w:num>
  <w:num w:numId="22">
    <w:abstractNumId w:val="11"/>
  </w:num>
  <w:num w:numId="23">
    <w:abstractNumId w:val="16"/>
  </w:num>
  <w:num w:numId="24">
    <w:abstractNumId w:val="22"/>
  </w:num>
  <w:num w:numId="25">
    <w:abstractNumId w:val="22"/>
  </w:num>
  <w:num w:numId="26">
    <w:abstractNumId w:val="22"/>
  </w:num>
  <w:num w:numId="27">
    <w:abstractNumId w:val="1"/>
  </w:num>
  <w:num w:numId="28">
    <w:abstractNumId w:val="14"/>
  </w:num>
  <w:num w:numId="29">
    <w:abstractNumId w:val="19"/>
  </w:num>
  <w:num w:numId="30">
    <w:abstractNumId w:val="18"/>
  </w:num>
  <w:num w:numId="31">
    <w:abstractNumId w:val="12"/>
  </w:num>
  <w:num w:numId="32">
    <w:abstractNumId w:val="13"/>
  </w:num>
  <w:num w:numId="33">
    <w:abstractNumId w:val="20"/>
  </w:num>
  <w:num w:numId="34">
    <w:abstractNumId w:val="15"/>
  </w:num>
  <w:num w:numId="3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D2F"/>
    <w:rsid w:val="00002F04"/>
    <w:rsid w:val="00012AE9"/>
    <w:rsid w:val="00014201"/>
    <w:rsid w:val="000153A9"/>
    <w:rsid w:val="000171BF"/>
    <w:rsid w:val="00026463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765A5"/>
    <w:rsid w:val="00076BEC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64D2"/>
    <w:rsid w:val="00190181"/>
    <w:rsid w:val="00194A47"/>
    <w:rsid w:val="00196EAC"/>
    <w:rsid w:val="001A14E9"/>
    <w:rsid w:val="001A34E2"/>
    <w:rsid w:val="001A6701"/>
    <w:rsid w:val="001A6C58"/>
    <w:rsid w:val="001B7825"/>
    <w:rsid w:val="001C0AE7"/>
    <w:rsid w:val="001C1AD4"/>
    <w:rsid w:val="001C2422"/>
    <w:rsid w:val="001C5FD9"/>
    <w:rsid w:val="001D0030"/>
    <w:rsid w:val="001D31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A6E"/>
    <w:rsid w:val="002521C4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3D06"/>
    <w:rsid w:val="00283F61"/>
    <w:rsid w:val="0028535D"/>
    <w:rsid w:val="0028612A"/>
    <w:rsid w:val="0028614F"/>
    <w:rsid w:val="00287F5F"/>
    <w:rsid w:val="002945E6"/>
    <w:rsid w:val="002948A9"/>
    <w:rsid w:val="002A0D85"/>
    <w:rsid w:val="002A33F2"/>
    <w:rsid w:val="002A7039"/>
    <w:rsid w:val="002B57BE"/>
    <w:rsid w:val="002C2E34"/>
    <w:rsid w:val="002C4DBF"/>
    <w:rsid w:val="002D06A8"/>
    <w:rsid w:val="002D280C"/>
    <w:rsid w:val="002D5172"/>
    <w:rsid w:val="002D66EE"/>
    <w:rsid w:val="002D7D6D"/>
    <w:rsid w:val="002E0EC6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F5730"/>
    <w:rsid w:val="00402BB9"/>
    <w:rsid w:val="00410BB8"/>
    <w:rsid w:val="004146E4"/>
    <w:rsid w:val="00414EE0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682C"/>
    <w:rsid w:val="004808EE"/>
    <w:rsid w:val="00480DBE"/>
    <w:rsid w:val="00486C2A"/>
    <w:rsid w:val="004A0C02"/>
    <w:rsid w:val="004A627D"/>
    <w:rsid w:val="004A640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1197B"/>
    <w:rsid w:val="00512ABC"/>
    <w:rsid w:val="00513C43"/>
    <w:rsid w:val="0051439D"/>
    <w:rsid w:val="00515CF1"/>
    <w:rsid w:val="00524DC2"/>
    <w:rsid w:val="00525949"/>
    <w:rsid w:val="00525B19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7942"/>
    <w:rsid w:val="00611E51"/>
    <w:rsid w:val="0061797B"/>
    <w:rsid w:val="00617C79"/>
    <w:rsid w:val="00617EC6"/>
    <w:rsid w:val="00620763"/>
    <w:rsid w:val="006216E6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6838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7030B1"/>
    <w:rsid w:val="007156DF"/>
    <w:rsid w:val="007166EC"/>
    <w:rsid w:val="00720BE8"/>
    <w:rsid w:val="0072263D"/>
    <w:rsid w:val="00724429"/>
    <w:rsid w:val="00724D4F"/>
    <w:rsid w:val="007253C4"/>
    <w:rsid w:val="00726566"/>
    <w:rsid w:val="00730835"/>
    <w:rsid w:val="00733C41"/>
    <w:rsid w:val="00736E8C"/>
    <w:rsid w:val="007379F0"/>
    <w:rsid w:val="00747A8F"/>
    <w:rsid w:val="00752307"/>
    <w:rsid w:val="0075570A"/>
    <w:rsid w:val="007611EB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F02"/>
    <w:rsid w:val="007921E9"/>
    <w:rsid w:val="00792770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F3166"/>
    <w:rsid w:val="008032E2"/>
    <w:rsid w:val="00803830"/>
    <w:rsid w:val="00804BF1"/>
    <w:rsid w:val="00805E15"/>
    <w:rsid w:val="008075CB"/>
    <w:rsid w:val="0081135E"/>
    <w:rsid w:val="00830111"/>
    <w:rsid w:val="00840D0C"/>
    <w:rsid w:val="00843BDE"/>
    <w:rsid w:val="00853750"/>
    <w:rsid w:val="00855CC3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7FAD"/>
    <w:rsid w:val="008A063C"/>
    <w:rsid w:val="008B0561"/>
    <w:rsid w:val="008C06BC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4D33"/>
    <w:rsid w:val="00935E72"/>
    <w:rsid w:val="00936E67"/>
    <w:rsid w:val="00937AC2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F148D"/>
    <w:rsid w:val="00A01C23"/>
    <w:rsid w:val="00A06D7A"/>
    <w:rsid w:val="00A15528"/>
    <w:rsid w:val="00A15544"/>
    <w:rsid w:val="00A15B64"/>
    <w:rsid w:val="00A1683A"/>
    <w:rsid w:val="00A20052"/>
    <w:rsid w:val="00A21AEE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A0C79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B2C"/>
    <w:rsid w:val="00AF561D"/>
    <w:rsid w:val="00B03218"/>
    <w:rsid w:val="00B07AD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F615C"/>
    <w:rsid w:val="00BF70A4"/>
    <w:rsid w:val="00C032F5"/>
    <w:rsid w:val="00C04E5E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BE8"/>
    <w:rsid w:val="00CB11FD"/>
    <w:rsid w:val="00CB5F70"/>
    <w:rsid w:val="00CC0278"/>
    <w:rsid w:val="00CC15F0"/>
    <w:rsid w:val="00CC409F"/>
    <w:rsid w:val="00CD2552"/>
    <w:rsid w:val="00CD2F35"/>
    <w:rsid w:val="00CD619E"/>
    <w:rsid w:val="00CE1DD0"/>
    <w:rsid w:val="00CE6767"/>
    <w:rsid w:val="00CF30A2"/>
    <w:rsid w:val="00CF6174"/>
    <w:rsid w:val="00D0414C"/>
    <w:rsid w:val="00D06310"/>
    <w:rsid w:val="00D06D57"/>
    <w:rsid w:val="00D10A37"/>
    <w:rsid w:val="00D10B9E"/>
    <w:rsid w:val="00D211E8"/>
    <w:rsid w:val="00D27298"/>
    <w:rsid w:val="00D27DDC"/>
    <w:rsid w:val="00D3277E"/>
    <w:rsid w:val="00D337E7"/>
    <w:rsid w:val="00D40489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3564"/>
    <w:rsid w:val="00D76992"/>
    <w:rsid w:val="00D777E8"/>
    <w:rsid w:val="00D77C29"/>
    <w:rsid w:val="00D82B8F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F5CF3"/>
    <w:rsid w:val="00E0179F"/>
    <w:rsid w:val="00E025C9"/>
    <w:rsid w:val="00E05292"/>
    <w:rsid w:val="00E069C3"/>
    <w:rsid w:val="00E074B7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C0393"/>
    <w:rsid w:val="00EC4F8D"/>
    <w:rsid w:val="00EC6D95"/>
    <w:rsid w:val="00ED65A1"/>
    <w:rsid w:val="00ED683F"/>
    <w:rsid w:val="00EE2904"/>
    <w:rsid w:val="00EE4788"/>
    <w:rsid w:val="00EF3126"/>
    <w:rsid w:val="00EF38A6"/>
    <w:rsid w:val="00EF6364"/>
    <w:rsid w:val="00EF6E83"/>
    <w:rsid w:val="00EF6EEF"/>
    <w:rsid w:val="00F0067C"/>
    <w:rsid w:val="00F02BEA"/>
    <w:rsid w:val="00F049DC"/>
    <w:rsid w:val="00F169D3"/>
    <w:rsid w:val="00F24063"/>
    <w:rsid w:val="00F3139E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4365"/>
    <w:rsid w:val="00FB5D7D"/>
    <w:rsid w:val="00FB6DBB"/>
    <w:rsid w:val="00FC2E9A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5E4E3796"/>
  <w15:chartTrackingRefBased/>
  <w15:docId w15:val="{E22D3C78-2741-488B-8939-7D18DB756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1EB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E500-36B1-49DE-9549-A29C4E70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39</TotalTime>
  <Pages>5</Pages>
  <Words>1589</Words>
  <Characters>11364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12928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Erika Kranjec</cp:lastModifiedBy>
  <cp:revision>14</cp:revision>
  <cp:lastPrinted>2019-04-17T07:19:00Z</cp:lastPrinted>
  <dcterms:created xsi:type="dcterms:W3CDTF">2021-01-15T13:33:00Z</dcterms:created>
  <dcterms:modified xsi:type="dcterms:W3CDTF">2022-06-10T13:15:00Z</dcterms:modified>
</cp:coreProperties>
</file>